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0D81904C" w:rsidR="004F0988" w:rsidRPr="00952186" w:rsidRDefault="004F0988" w:rsidP="00D76C99">
            <w:pPr>
              <w:pStyle w:val="ZA"/>
              <w:framePr w:w="0" w:hRule="auto" w:wrap="auto" w:vAnchor="margin" w:hAnchor="text" w:yAlign="inline"/>
              <w:rPr>
                <w:lang w:val="sv-SE"/>
              </w:rPr>
            </w:pPr>
            <w:bookmarkStart w:id="0" w:name="page1"/>
            <w:bookmarkStart w:id="1" w:name="_GoBack"/>
            <w:bookmarkEnd w:id="1"/>
            <w:r w:rsidRPr="00952186">
              <w:rPr>
                <w:sz w:val="64"/>
                <w:lang w:val="sv-SE"/>
              </w:rPr>
              <w:t xml:space="preserve">3GPP </w:t>
            </w:r>
            <w:bookmarkStart w:id="2" w:name="specType1"/>
            <w:r w:rsidR="0063543D" w:rsidRPr="00952186">
              <w:rPr>
                <w:sz w:val="64"/>
                <w:lang w:val="sv-SE"/>
              </w:rPr>
              <w:t>TR</w:t>
            </w:r>
            <w:bookmarkEnd w:id="2"/>
            <w:r w:rsidRPr="00952186">
              <w:rPr>
                <w:sz w:val="64"/>
                <w:lang w:val="sv-SE"/>
              </w:rPr>
              <w:t xml:space="preserve"> </w:t>
            </w:r>
            <w:bookmarkStart w:id="3" w:name="specNumber"/>
            <w:r w:rsidR="002577A9" w:rsidRPr="00952186">
              <w:rPr>
                <w:sz w:val="64"/>
                <w:lang w:val="sv-SE"/>
              </w:rPr>
              <w:t>2</w:t>
            </w:r>
            <w:r w:rsidR="00C075B3" w:rsidRPr="00952186">
              <w:rPr>
                <w:sz w:val="64"/>
                <w:lang w:val="sv-SE"/>
              </w:rPr>
              <w:t>2</w:t>
            </w:r>
            <w:r w:rsidRPr="00952186">
              <w:rPr>
                <w:sz w:val="64"/>
                <w:lang w:val="sv-SE"/>
              </w:rPr>
              <w:t>.</w:t>
            </w:r>
            <w:bookmarkEnd w:id="3"/>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4" w:name="specVersion"/>
            <w:r w:rsidR="00C075B3" w:rsidRPr="00952186">
              <w:rPr>
                <w:lang w:val="sv-SE"/>
              </w:rPr>
              <w:t>0</w:t>
            </w:r>
            <w:r w:rsidRPr="00952186">
              <w:rPr>
                <w:lang w:val="sv-SE"/>
              </w:rPr>
              <w:t>.</w:t>
            </w:r>
            <w:r w:rsidR="00D76C99">
              <w:rPr>
                <w:lang w:val="sv-SE"/>
              </w:rPr>
              <w:t>3</w:t>
            </w:r>
            <w:r w:rsidRPr="00952186">
              <w:rPr>
                <w:lang w:val="sv-SE"/>
              </w:rPr>
              <w:t>.</w:t>
            </w:r>
            <w:bookmarkEnd w:id="4"/>
            <w:r w:rsidR="002577A9" w:rsidRPr="00952186">
              <w:rPr>
                <w:lang w:val="sv-SE"/>
              </w:rPr>
              <w:t>0</w:t>
            </w:r>
            <w:r w:rsidRPr="00952186">
              <w:rPr>
                <w:lang w:val="sv-SE"/>
              </w:rPr>
              <w:t xml:space="preserve"> </w:t>
            </w:r>
            <w:r w:rsidRPr="00952186">
              <w:rPr>
                <w:sz w:val="32"/>
                <w:lang w:val="sv-SE"/>
              </w:rPr>
              <w:t>(</w:t>
            </w:r>
            <w:bookmarkStart w:id="5" w:name="issueDate"/>
            <w:r w:rsidR="00D76C99" w:rsidRPr="00952186">
              <w:rPr>
                <w:sz w:val="32"/>
                <w:lang w:val="sv-SE"/>
              </w:rPr>
              <w:t>202</w:t>
            </w:r>
            <w:r w:rsidR="00D76C99">
              <w:rPr>
                <w:sz w:val="32"/>
                <w:lang w:val="sv-SE"/>
              </w:rPr>
              <w:t>3</w:t>
            </w:r>
            <w:r w:rsidRPr="00952186">
              <w:rPr>
                <w:sz w:val="32"/>
                <w:lang w:val="sv-SE"/>
              </w:rPr>
              <w:t>-</w:t>
            </w:r>
            <w:bookmarkEnd w:id="5"/>
            <w:r w:rsidR="00D76C99">
              <w:rPr>
                <w:sz w:val="32"/>
                <w:lang w:val="sv-SE"/>
              </w:rPr>
              <w:t>02</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6" w:name="spectype2"/>
            <w:r w:rsidR="00D57972" w:rsidRPr="00952186">
              <w:t>Report</w:t>
            </w:r>
            <w:bookmarkEnd w:id="6"/>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7"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7"/>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8" w:name="specRelease"/>
            <w:r w:rsidRPr="00952186">
              <w:rPr>
                <w:rStyle w:val="ZGSM"/>
              </w:rPr>
              <w:t>1</w:t>
            </w:r>
            <w:bookmarkEnd w:id="8"/>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3" w:name="copyrightDate"/>
            <w:r w:rsidRPr="00952186">
              <w:rPr>
                <w:noProof/>
                <w:sz w:val="18"/>
              </w:rPr>
              <w:t>2</w:t>
            </w:r>
            <w:r w:rsidR="008E2D68" w:rsidRPr="00952186">
              <w:rPr>
                <w:noProof/>
                <w:sz w:val="18"/>
              </w:rPr>
              <w:t>02</w:t>
            </w:r>
            <w:bookmarkEnd w:id="13"/>
            <w:r w:rsidR="00952186" w:rsidRPr="00952186">
              <w:rPr>
                <w:noProof/>
                <w:sz w:val="18"/>
              </w:rPr>
              <w:t>2</w:t>
            </w:r>
            <w:r w:rsidRPr="00952186">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4C6E34F" w14:textId="42F7C7A1" w:rsidR="00DA071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A0715">
        <w:t>Foreword</w:t>
      </w:r>
      <w:r w:rsidR="00DA0715">
        <w:tab/>
      </w:r>
      <w:r w:rsidR="00DA0715">
        <w:fldChar w:fldCharType="begin"/>
      </w:r>
      <w:r w:rsidR="00DA0715">
        <w:instrText xml:space="preserve"> PAGEREF _Toc128479557 \h </w:instrText>
      </w:r>
      <w:r w:rsidR="00DA0715">
        <w:fldChar w:fldCharType="separate"/>
      </w:r>
      <w:r w:rsidR="00DA0715">
        <w:t>5</w:t>
      </w:r>
      <w:r w:rsidR="00DA0715">
        <w:fldChar w:fldCharType="end"/>
      </w:r>
    </w:p>
    <w:p w14:paraId="5D0AFB41" w14:textId="65DCF1D4" w:rsidR="00DA0715" w:rsidRDefault="00DA071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_Toc128479558 \h </w:instrText>
      </w:r>
      <w:r>
        <w:fldChar w:fldCharType="separate"/>
      </w:r>
      <w:r>
        <w:t>7</w:t>
      </w:r>
      <w:r>
        <w:fldChar w:fldCharType="end"/>
      </w:r>
    </w:p>
    <w:p w14:paraId="0955D73D" w14:textId="7FCFB1AF" w:rsidR="00DA0715" w:rsidRDefault="00DA071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_Toc128479559 \h </w:instrText>
      </w:r>
      <w:r>
        <w:fldChar w:fldCharType="separate"/>
      </w:r>
      <w:r>
        <w:t>7</w:t>
      </w:r>
      <w:r>
        <w:fldChar w:fldCharType="end"/>
      </w:r>
    </w:p>
    <w:p w14:paraId="3D2F04D8" w14:textId="7BBA2705" w:rsidR="00DA0715" w:rsidRDefault="00DA071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_Toc128479560 \h </w:instrText>
      </w:r>
      <w:r>
        <w:fldChar w:fldCharType="separate"/>
      </w:r>
      <w:r>
        <w:t>8</w:t>
      </w:r>
      <w:r>
        <w:fldChar w:fldCharType="end"/>
      </w:r>
    </w:p>
    <w:p w14:paraId="4FD9A976" w14:textId="3EE0F182" w:rsidR="00DA0715" w:rsidRDefault="00DA071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_Toc128479561 \h </w:instrText>
      </w:r>
      <w:r>
        <w:fldChar w:fldCharType="separate"/>
      </w:r>
      <w:r>
        <w:t>8</w:t>
      </w:r>
      <w:r>
        <w:fldChar w:fldCharType="end"/>
      </w:r>
    </w:p>
    <w:p w14:paraId="6C46E948" w14:textId="5B7ACC69" w:rsidR="00DA0715" w:rsidRDefault="00DA071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_Toc128479562 \h </w:instrText>
      </w:r>
      <w:r>
        <w:fldChar w:fldCharType="separate"/>
      </w:r>
      <w:r>
        <w:t>9</w:t>
      </w:r>
      <w:r>
        <w:fldChar w:fldCharType="end"/>
      </w:r>
    </w:p>
    <w:p w14:paraId="7770720E" w14:textId="6D1EB2EC" w:rsidR="00DA0715" w:rsidRDefault="00DA071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_Toc128479563 \h </w:instrText>
      </w:r>
      <w:r>
        <w:fldChar w:fldCharType="separate"/>
      </w:r>
      <w:r>
        <w:t>9</w:t>
      </w:r>
      <w:r>
        <w:fldChar w:fldCharType="end"/>
      </w:r>
    </w:p>
    <w:p w14:paraId="2FD46984" w14:textId="67D70E80" w:rsidR="00DA0715" w:rsidRDefault="00DA0715">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_Toc128479564 \h </w:instrText>
      </w:r>
      <w:r>
        <w:fldChar w:fldCharType="separate"/>
      </w:r>
      <w:r>
        <w:t>9</w:t>
      </w:r>
      <w:r>
        <w:fldChar w:fldCharType="end"/>
      </w:r>
    </w:p>
    <w:p w14:paraId="02E0AC1F" w14:textId="4DA60C29" w:rsidR="00DA0715" w:rsidRDefault="00DA0715">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670391">
        <w:rPr>
          <w:rFonts w:cs="Arial"/>
          <w:bCs/>
        </w:rPr>
        <w:t>Energy Utilization as a Performance Criteria for Best Effort Communication</w:t>
      </w:r>
      <w:r>
        <w:tab/>
      </w:r>
      <w:r>
        <w:fldChar w:fldCharType="begin"/>
      </w:r>
      <w:r>
        <w:instrText xml:space="preserve"> PAGEREF _Toc128479565 \h </w:instrText>
      </w:r>
      <w:r>
        <w:fldChar w:fldCharType="separate"/>
      </w:r>
      <w:r>
        <w:t>9</w:t>
      </w:r>
      <w:r>
        <w:fldChar w:fldCharType="end"/>
      </w:r>
    </w:p>
    <w:p w14:paraId="0037D976" w14:textId="24FE8D53"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_Toc128479566 \h </w:instrText>
      </w:r>
      <w:r>
        <w:fldChar w:fldCharType="separate"/>
      </w:r>
      <w:r>
        <w:t>9</w:t>
      </w:r>
      <w:r>
        <w:fldChar w:fldCharType="end"/>
      </w:r>
    </w:p>
    <w:p w14:paraId="799E402F" w14:textId="6726C855"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_Toc128479567 \h </w:instrText>
      </w:r>
      <w:r>
        <w:fldChar w:fldCharType="separate"/>
      </w:r>
      <w:r>
        <w:t>10</w:t>
      </w:r>
      <w:r>
        <w:fldChar w:fldCharType="end"/>
      </w:r>
    </w:p>
    <w:p w14:paraId="47114461" w14:textId="6EFFBA8A"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_Toc128479568 \h </w:instrText>
      </w:r>
      <w:r>
        <w:fldChar w:fldCharType="separate"/>
      </w:r>
      <w:r>
        <w:t>10</w:t>
      </w:r>
      <w:r>
        <w:fldChar w:fldCharType="end"/>
      </w:r>
    </w:p>
    <w:p w14:paraId="7C7909E3" w14:textId="3CEB8D48"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_Toc128479569 \h </w:instrText>
      </w:r>
      <w:r>
        <w:fldChar w:fldCharType="separate"/>
      </w:r>
      <w:r>
        <w:t>11</w:t>
      </w:r>
      <w:r>
        <w:fldChar w:fldCharType="end"/>
      </w:r>
    </w:p>
    <w:p w14:paraId="4A7D42B3" w14:textId="47D2C17E"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_Toc128479570 \h </w:instrText>
      </w:r>
      <w:r>
        <w:fldChar w:fldCharType="separate"/>
      </w:r>
      <w:r>
        <w:t>11</w:t>
      </w:r>
      <w:r>
        <w:fldChar w:fldCharType="end"/>
      </w:r>
    </w:p>
    <w:p w14:paraId="4274A2F8" w14:textId="49365733"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_Toc128479571 \h </w:instrText>
      </w:r>
      <w:r>
        <w:fldChar w:fldCharType="separate"/>
      </w:r>
      <w:r>
        <w:t>11</w:t>
      </w:r>
      <w:r>
        <w:fldChar w:fldCharType="end"/>
      </w:r>
    </w:p>
    <w:p w14:paraId="0F9CEB0C" w14:textId="0CC20663" w:rsidR="00DA0715" w:rsidRDefault="00DA0715">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Use case on supporting different energy-related SLAs in industrial campus</w:t>
      </w:r>
      <w:r>
        <w:tab/>
      </w:r>
      <w:r>
        <w:fldChar w:fldCharType="begin"/>
      </w:r>
      <w:r>
        <w:instrText xml:space="preserve"> PAGEREF _Toc128479572 \h </w:instrText>
      </w:r>
      <w:r>
        <w:fldChar w:fldCharType="separate"/>
      </w:r>
      <w:r>
        <w:t>12</w:t>
      </w:r>
      <w:r>
        <w:fldChar w:fldCharType="end"/>
      </w:r>
    </w:p>
    <w:p w14:paraId="11F1F4DE" w14:textId="4A203B43" w:rsidR="00DA0715" w:rsidRDefault="00DA0715">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Description</w:t>
      </w:r>
      <w:r>
        <w:tab/>
      </w:r>
      <w:r>
        <w:fldChar w:fldCharType="begin"/>
      </w:r>
      <w:r>
        <w:instrText xml:space="preserve"> PAGEREF _Toc128479573 \h </w:instrText>
      </w:r>
      <w:r>
        <w:fldChar w:fldCharType="separate"/>
      </w:r>
      <w:r>
        <w:t>12</w:t>
      </w:r>
      <w:r>
        <w:fldChar w:fldCharType="end"/>
      </w:r>
    </w:p>
    <w:p w14:paraId="0A4BA365" w14:textId="4DDA8E85" w:rsidR="00DA0715" w:rsidRDefault="00DA0715">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_Toc128479574 \h </w:instrText>
      </w:r>
      <w:r>
        <w:fldChar w:fldCharType="separate"/>
      </w:r>
      <w:r>
        <w:t>12</w:t>
      </w:r>
      <w:r>
        <w:fldChar w:fldCharType="end"/>
      </w:r>
    </w:p>
    <w:p w14:paraId="12C81CC1" w14:textId="0B505BE4" w:rsidR="00DA0715" w:rsidRDefault="00DA0715">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_Toc128479575 \h </w:instrText>
      </w:r>
      <w:r>
        <w:fldChar w:fldCharType="separate"/>
      </w:r>
      <w:r>
        <w:t>12</w:t>
      </w:r>
      <w:r>
        <w:fldChar w:fldCharType="end"/>
      </w:r>
    </w:p>
    <w:p w14:paraId="2203E165" w14:textId="5F6BE01F" w:rsidR="00DA0715" w:rsidRDefault="00DA0715">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_Toc128479576 \h </w:instrText>
      </w:r>
      <w:r>
        <w:fldChar w:fldCharType="separate"/>
      </w:r>
      <w:r>
        <w:t>12</w:t>
      </w:r>
      <w:r>
        <w:fldChar w:fldCharType="end"/>
      </w:r>
    </w:p>
    <w:p w14:paraId="09EAABE6" w14:textId="52801C40" w:rsidR="00DA0715" w:rsidRDefault="00DA0715">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_Toc128479577 \h </w:instrText>
      </w:r>
      <w:r>
        <w:fldChar w:fldCharType="separate"/>
      </w:r>
      <w:r>
        <w:t>12</w:t>
      </w:r>
      <w:r>
        <w:fldChar w:fldCharType="end"/>
      </w:r>
    </w:p>
    <w:p w14:paraId="0AD13F9E" w14:textId="78252BA9" w:rsidR="00DA0715" w:rsidRDefault="00DA0715">
      <w:pPr>
        <w:pStyle w:val="30"/>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_Toc128479578 \h </w:instrText>
      </w:r>
      <w:r>
        <w:fldChar w:fldCharType="separate"/>
      </w:r>
      <w:r>
        <w:t>13</w:t>
      </w:r>
      <w:r>
        <w:fldChar w:fldCharType="end"/>
      </w:r>
    </w:p>
    <w:p w14:paraId="1882588F" w14:textId="3458C648" w:rsidR="00DA0715" w:rsidRDefault="00DA0715">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Energy usage exposure considering possible deployment scenarios</w:t>
      </w:r>
      <w:r>
        <w:tab/>
      </w:r>
      <w:r>
        <w:fldChar w:fldCharType="begin"/>
      </w:r>
      <w:r>
        <w:instrText xml:space="preserve"> PAGEREF _Toc128479579 \h </w:instrText>
      </w:r>
      <w:r>
        <w:fldChar w:fldCharType="separate"/>
      </w:r>
      <w:r>
        <w:t>13</w:t>
      </w:r>
      <w:r>
        <w:fldChar w:fldCharType="end"/>
      </w:r>
    </w:p>
    <w:p w14:paraId="5B8C165A" w14:textId="54F247F9"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_Toc128479580 \h </w:instrText>
      </w:r>
      <w:r>
        <w:fldChar w:fldCharType="separate"/>
      </w:r>
      <w:r>
        <w:t>13</w:t>
      </w:r>
      <w:r>
        <w:fldChar w:fldCharType="end"/>
      </w:r>
    </w:p>
    <w:p w14:paraId="28426193" w14:textId="7B98062E"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3</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_Toc128479581 \h </w:instrText>
      </w:r>
      <w:r>
        <w:fldChar w:fldCharType="separate"/>
      </w:r>
      <w:r>
        <w:t>13</w:t>
      </w:r>
      <w:r>
        <w:fldChar w:fldCharType="end"/>
      </w:r>
    </w:p>
    <w:p w14:paraId="15A606F1" w14:textId="16D883DF"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3</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_Toc128479582 \h </w:instrText>
      </w:r>
      <w:r>
        <w:fldChar w:fldCharType="separate"/>
      </w:r>
      <w:r>
        <w:t>13</w:t>
      </w:r>
      <w:r>
        <w:fldChar w:fldCharType="end"/>
      </w:r>
    </w:p>
    <w:p w14:paraId="1D650A6B" w14:textId="41CC3907"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3</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_Toc128479583 \h </w:instrText>
      </w:r>
      <w:r>
        <w:fldChar w:fldCharType="separate"/>
      </w:r>
      <w:r>
        <w:t>13</w:t>
      </w:r>
      <w:r>
        <w:fldChar w:fldCharType="end"/>
      </w:r>
    </w:p>
    <w:p w14:paraId="484D6D8F" w14:textId="763FADC6"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3</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_Toc128479584 \h </w:instrText>
      </w:r>
      <w:r>
        <w:fldChar w:fldCharType="separate"/>
      </w:r>
      <w:r>
        <w:t>13</w:t>
      </w:r>
      <w:r>
        <w:fldChar w:fldCharType="end"/>
      </w:r>
    </w:p>
    <w:p w14:paraId="5D70D3C0" w14:textId="7C2FDFEE"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3</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_Toc128479585 \h </w:instrText>
      </w:r>
      <w:r>
        <w:fldChar w:fldCharType="separate"/>
      </w:r>
      <w:r>
        <w:t>14</w:t>
      </w:r>
      <w:r>
        <w:fldChar w:fldCharType="end"/>
      </w:r>
    </w:p>
    <w:p w14:paraId="4C784D8F" w14:textId="6BE413B0" w:rsidR="00DA0715" w:rsidRDefault="00DA0715">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Energy efficiency information exposure under NPN RAN sharing</w:t>
      </w:r>
      <w:r>
        <w:tab/>
      </w:r>
      <w:r>
        <w:fldChar w:fldCharType="begin"/>
      </w:r>
      <w:r>
        <w:instrText xml:space="preserve"> PAGEREF _Toc128479586 \h </w:instrText>
      </w:r>
      <w:r>
        <w:fldChar w:fldCharType="separate"/>
      </w:r>
      <w:r>
        <w:t>14</w:t>
      </w:r>
      <w:r>
        <w:fldChar w:fldCharType="end"/>
      </w:r>
    </w:p>
    <w:p w14:paraId="3E443480" w14:textId="4D62F351"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_Toc128479587 \h </w:instrText>
      </w:r>
      <w:r>
        <w:fldChar w:fldCharType="separate"/>
      </w:r>
      <w:r>
        <w:t>14</w:t>
      </w:r>
      <w:r>
        <w:fldChar w:fldCharType="end"/>
      </w:r>
    </w:p>
    <w:p w14:paraId="599EEC43" w14:textId="0E4C81CE"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4</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_Toc128479588 \h </w:instrText>
      </w:r>
      <w:r>
        <w:fldChar w:fldCharType="separate"/>
      </w:r>
      <w:r>
        <w:t>14</w:t>
      </w:r>
      <w:r>
        <w:fldChar w:fldCharType="end"/>
      </w:r>
    </w:p>
    <w:p w14:paraId="40DAB768" w14:textId="2657E34B"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4</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_Toc128479589 \h </w:instrText>
      </w:r>
      <w:r>
        <w:fldChar w:fldCharType="separate"/>
      </w:r>
      <w:r>
        <w:t>14</w:t>
      </w:r>
      <w:r>
        <w:fldChar w:fldCharType="end"/>
      </w:r>
    </w:p>
    <w:p w14:paraId="21BAEE4B" w14:textId="6B0E6824"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4</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_Toc128479590 \h </w:instrText>
      </w:r>
      <w:r>
        <w:fldChar w:fldCharType="separate"/>
      </w:r>
      <w:r>
        <w:t>14</w:t>
      </w:r>
      <w:r>
        <w:fldChar w:fldCharType="end"/>
      </w:r>
    </w:p>
    <w:p w14:paraId="1B548119" w14:textId="4D753359"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4</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_Toc128479591 \h </w:instrText>
      </w:r>
      <w:r>
        <w:fldChar w:fldCharType="separate"/>
      </w:r>
      <w:r>
        <w:t>14</w:t>
      </w:r>
      <w:r>
        <w:fldChar w:fldCharType="end"/>
      </w:r>
    </w:p>
    <w:p w14:paraId="13E96B5C" w14:textId="131D9DEC"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4</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_Toc128479592 \h </w:instrText>
      </w:r>
      <w:r>
        <w:fldChar w:fldCharType="separate"/>
      </w:r>
      <w:r>
        <w:t>14</w:t>
      </w:r>
      <w:r>
        <w:fldChar w:fldCharType="end"/>
      </w:r>
    </w:p>
    <w:p w14:paraId="7CC862A3" w14:textId="55FC7BCF" w:rsidR="00DA0715" w:rsidRDefault="00DA0715">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rsidRPr="00670391">
        <w:rPr>
          <w:rFonts w:cs="Arial"/>
          <w:bCs/>
        </w:rPr>
        <w:t>Use Case on Service Energy Monitoring by an Application Server</w:t>
      </w:r>
      <w:r>
        <w:tab/>
      </w:r>
      <w:r>
        <w:fldChar w:fldCharType="begin"/>
      </w:r>
      <w:r>
        <w:instrText xml:space="preserve"> PAGEREF _Toc128479593 \h </w:instrText>
      </w:r>
      <w:r>
        <w:fldChar w:fldCharType="separate"/>
      </w:r>
      <w:r>
        <w:t>14</w:t>
      </w:r>
      <w:r>
        <w:fldChar w:fldCharType="end"/>
      </w:r>
    </w:p>
    <w:p w14:paraId="2E7D0C97" w14:textId="76A5ADC4"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_Toc128479594 \h </w:instrText>
      </w:r>
      <w:r>
        <w:fldChar w:fldCharType="separate"/>
      </w:r>
      <w:r>
        <w:t>14</w:t>
      </w:r>
      <w:r>
        <w:fldChar w:fldCharType="end"/>
      </w:r>
    </w:p>
    <w:p w14:paraId="0E58BC9F" w14:textId="3FD34695"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_Toc128479595 \h </w:instrText>
      </w:r>
      <w:r>
        <w:fldChar w:fldCharType="separate"/>
      </w:r>
      <w:r>
        <w:t>15</w:t>
      </w:r>
      <w:r>
        <w:fldChar w:fldCharType="end"/>
      </w:r>
    </w:p>
    <w:p w14:paraId="7D48E956" w14:textId="2196B681"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_Toc128479596 \h </w:instrText>
      </w:r>
      <w:r>
        <w:fldChar w:fldCharType="separate"/>
      </w:r>
      <w:r>
        <w:t>15</w:t>
      </w:r>
      <w:r>
        <w:fldChar w:fldCharType="end"/>
      </w:r>
    </w:p>
    <w:p w14:paraId="712C96AE" w14:textId="3CC348F9"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_Toc128479597 \h </w:instrText>
      </w:r>
      <w:r>
        <w:fldChar w:fldCharType="separate"/>
      </w:r>
      <w:r>
        <w:t>16</w:t>
      </w:r>
      <w:r>
        <w:fldChar w:fldCharType="end"/>
      </w:r>
    </w:p>
    <w:p w14:paraId="569D7696" w14:textId="4CA1CEB7"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5</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_Toc128479598 \h </w:instrText>
      </w:r>
      <w:r>
        <w:fldChar w:fldCharType="separate"/>
      </w:r>
      <w:r>
        <w:t>16</w:t>
      </w:r>
      <w:r>
        <w:fldChar w:fldCharType="end"/>
      </w:r>
    </w:p>
    <w:p w14:paraId="71DB4F8D" w14:textId="21F0A738" w:rsidR="00DA0715" w:rsidRDefault="00DA0715">
      <w:pPr>
        <w:pStyle w:val="30"/>
        <w:rPr>
          <w:rFonts w:asciiTheme="minorHAnsi" w:hAnsiTheme="minorHAnsi" w:cstheme="minorBidi"/>
          <w:kern w:val="2"/>
          <w:sz w:val="21"/>
          <w:szCs w:val="22"/>
          <w:lang w:val="en-US" w:eastAsia="zh-CN"/>
        </w:rPr>
      </w:pPr>
      <w:r>
        <w:t>5.</w:t>
      </w:r>
      <w:r w:rsidRPr="00670391">
        <w:rPr>
          <w:rFonts w:eastAsia="宋体"/>
          <w:lang w:val="en-US" w:eastAsia="zh-CN"/>
        </w:rPr>
        <w:t>5</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_Toc128479599 \h </w:instrText>
      </w:r>
      <w:r>
        <w:fldChar w:fldCharType="separate"/>
      </w:r>
      <w:r>
        <w:t>16</w:t>
      </w:r>
      <w:r>
        <w:fldChar w:fldCharType="end"/>
      </w:r>
    </w:p>
    <w:p w14:paraId="0587C61E" w14:textId="27A6CB6E" w:rsidR="00DA0715" w:rsidRDefault="00DA0715">
      <w:pPr>
        <w:pStyle w:val="20"/>
        <w:rPr>
          <w:rFonts w:asciiTheme="minorHAnsi" w:hAnsiTheme="minorHAnsi" w:cstheme="minorBidi"/>
          <w:kern w:val="2"/>
          <w:sz w:val="21"/>
          <w:szCs w:val="22"/>
          <w:lang w:val="en-US" w:eastAsia="zh-CN"/>
        </w:rPr>
      </w:pPr>
      <w:r>
        <w:t>5.6</w:t>
      </w:r>
      <w:r>
        <w:rPr>
          <w:rFonts w:asciiTheme="minorHAnsi" w:hAnsiTheme="minorHAnsi" w:cstheme="minorBidi"/>
          <w:kern w:val="2"/>
          <w:sz w:val="21"/>
          <w:szCs w:val="22"/>
          <w:lang w:val="en-US" w:eastAsia="zh-CN"/>
        </w:rPr>
        <w:tab/>
      </w:r>
      <w:r>
        <w:t>Use case on supporting service-level energy efficiency analysis for verticals</w:t>
      </w:r>
      <w:r>
        <w:tab/>
      </w:r>
      <w:r>
        <w:fldChar w:fldCharType="begin"/>
      </w:r>
      <w:r>
        <w:instrText xml:space="preserve"> PAGEREF _Toc128479600 \h </w:instrText>
      </w:r>
      <w:r>
        <w:fldChar w:fldCharType="separate"/>
      </w:r>
      <w:r>
        <w:t>17</w:t>
      </w:r>
      <w:r>
        <w:fldChar w:fldCharType="end"/>
      </w:r>
    </w:p>
    <w:p w14:paraId="44C823F9" w14:textId="64805223" w:rsidR="00DA0715" w:rsidRDefault="00DA0715">
      <w:pPr>
        <w:pStyle w:val="30"/>
        <w:rPr>
          <w:rFonts w:asciiTheme="minorHAnsi" w:hAnsiTheme="minorHAnsi" w:cstheme="minorBidi"/>
          <w:kern w:val="2"/>
          <w:sz w:val="21"/>
          <w:szCs w:val="22"/>
          <w:lang w:val="en-US" w:eastAsia="zh-CN"/>
        </w:rPr>
      </w:pPr>
      <w:r>
        <w:t>5.</w:t>
      </w:r>
      <w:r>
        <w:rPr>
          <w:lang w:eastAsia="zh-CN"/>
        </w:rPr>
        <w:t>6</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_Toc128479601 \h </w:instrText>
      </w:r>
      <w:r>
        <w:fldChar w:fldCharType="separate"/>
      </w:r>
      <w:r>
        <w:t>17</w:t>
      </w:r>
      <w:r>
        <w:fldChar w:fldCharType="end"/>
      </w:r>
    </w:p>
    <w:p w14:paraId="4D18CE57" w14:textId="242A2BE4"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6</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_Toc128479602 \h </w:instrText>
      </w:r>
      <w:r>
        <w:fldChar w:fldCharType="separate"/>
      </w:r>
      <w:r>
        <w:t>17</w:t>
      </w:r>
      <w:r>
        <w:fldChar w:fldCharType="end"/>
      </w:r>
    </w:p>
    <w:p w14:paraId="4BB0B300" w14:textId="4ADFF970"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6</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_Toc128479603 \h </w:instrText>
      </w:r>
      <w:r>
        <w:fldChar w:fldCharType="separate"/>
      </w:r>
      <w:r>
        <w:t>17</w:t>
      </w:r>
      <w:r>
        <w:fldChar w:fldCharType="end"/>
      </w:r>
    </w:p>
    <w:p w14:paraId="54CFE735" w14:textId="033157A9"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6</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_Toc128479604 \h </w:instrText>
      </w:r>
      <w:r>
        <w:fldChar w:fldCharType="separate"/>
      </w:r>
      <w:r>
        <w:t>17</w:t>
      </w:r>
      <w:r>
        <w:fldChar w:fldCharType="end"/>
      </w:r>
    </w:p>
    <w:p w14:paraId="46E5BEC9" w14:textId="1FA5BF8C" w:rsidR="00DA0715" w:rsidRDefault="00DA0715">
      <w:pPr>
        <w:pStyle w:val="30"/>
        <w:rPr>
          <w:rFonts w:asciiTheme="minorHAnsi" w:hAnsiTheme="minorHAnsi" w:cstheme="minorBidi"/>
          <w:kern w:val="2"/>
          <w:sz w:val="21"/>
          <w:szCs w:val="22"/>
          <w:lang w:val="en-US" w:eastAsia="zh-CN"/>
        </w:rPr>
      </w:pPr>
      <w:r>
        <w:t>5.6.5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_Toc128479605 \h </w:instrText>
      </w:r>
      <w:r>
        <w:fldChar w:fldCharType="separate"/>
      </w:r>
      <w:r>
        <w:t>17</w:t>
      </w:r>
      <w:r>
        <w:fldChar w:fldCharType="end"/>
      </w:r>
    </w:p>
    <w:p w14:paraId="76D4F963" w14:textId="60AB9260" w:rsidR="00DA0715" w:rsidRDefault="00DA0715">
      <w:pPr>
        <w:pStyle w:val="30"/>
        <w:rPr>
          <w:rFonts w:asciiTheme="minorHAnsi" w:hAnsiTheme="minorHAnsi" w:cstheme="minorBidi"/>
          <w:kern w:val="2"/>
          <w:sz w:val="21"/>
          <w:szCs w:val="22"/>
          <w:lang w:val="en-US" w:eastAsia="zh-CN"/>
        </w:rPr>
      </w:pPr>
      <w:r>
        <w:t>5.6.6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_Toc128479606 \h </w:instrText>
      </w:r>
      <w:r>
        <w:fldChar w:fldCharType="separate"/>
      </w:r>
      <w:r>
        <w:t>18</w:t>
      </w:r>
      <w:r>
        <w:fldChar w:fldCharType="end"/>
      </w:r>
    </w:p>
    <w:p w14:paraId="63703908" w14:textId="7208175D" w:rsidR="00DA0715" w:rsidRDefault="00DA0715">
      <w:pPr>
        <w:pStyle w:val="20"/>
        <w:rPr>
          <w:rFonts w:asciiTheme="minorHAnsi" w:hAnsiTheme="minorHAnsi" w:cstheme="minorBidi"/>
          <w:kern w:val="2"/>
          <w:sz w:val="21"/>
          <w:szCs w:val="22"/>
          <w:lang w:val="en-US" w:eastAsia="zh-CN"/>
        </w:rPr>
      </w:pPr>
      <w:r>
        <w:t>5.</w:t>
      </w:r>
      <w:r w:rsidRPr="00670391">
        <w:rPr>
          <w:lang w:val="en-US" w:eastAsia="zh-CN"/>
        </w:rPr>
        <w:t>7</w:t>
      </w:r>
      <w:r>
        <w:rPr>
          <w:rFonts w:asciiTheme="minorHAnsi" w:hAnsiTheme="minorHAnsi" w:cstheme="minorBidi"/>
          <w:kern w:val="2"/>
          <w:sz w:val="21"/>
          <w:szCs w:val="22"/>
          <w:lang w:val="en-US" w:eastAsia="zh-CN"/>
        </w:rPr>
        <w:tab/>
      </w:r>
      <w:r>
        <w:t>Energy usage information exposure considering QoS</w:t>
      </w:r>
      <w:r>
        <w:tab/>
      </w:r>
      <w:r>
        <w:fldChar w:fldCharType="begin"/>
      </w:r>
      <w:r>
        <w:instrText xml:space="preserve"> PAGEREF _Toc128479607 \h </w:instrText>
      </w:r>
      <w:r>
        <w:fldChar w:fldCharType="separate"/>
      </w:r>
      <w:r>
        <w:t>18</w:t>
      </w:r>
      <w:r>
        <w:fldChar w:fldCharType="end"/>
      </w:r>
    </w:p>
    <w:p w14:paraId="6348E1AA" w14:textId="0297CAC1"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7</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_Toc128479608 \h </w:instrText>
      </w:r>
      <w:r>
        <w:fldChar w:fldCharType="separate"/>
      </w:r>
      <w:r>
        <w:t>18</w:t>
      </w:r>
      <w:r>
        <w:fldChar w:fldCharType="end"/>
      </w:r>
    </w:p>
    <w:p w14:paraId="7E0616F6" w14:textId="057B21E2"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7</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_Toc128479609 \h </w:instrText>
      </w:r>
      <w:r>
        <w:fldChar w:fldCharType="separate"/>
      </w:r>
      <w:r>
        <w:t>18</w:t>
      </w:r>
      <w:r>
        <w:fldChar w:fldCharType="end"/>
      </w:r>
    </w:p>
    <w:p w14:paraId="4AABE443" w14:textId="0A49A276"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7</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_Toc128479610 \h </w:instrText>
      </w:r>
      <w:r>
        <w:fldChar w:fldCharType="separate"/>
      </w:r>
      <w:r>
        <w:t>18</w:t>
      </w:r>
      <w:r>
        <w:fldChar w:fldCharType="end"/>
      </w:r>
    </w:p>
    <w:p w14:paraId="3F60B2C9" w14:textId="76875DCC"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7</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_Toc128479611 \h </w:instrText>
      </w:r>
      <w:r>
        <w:fldChar w:fldCharType="separate"/>
      </w:r>
      <w:r>
        <w:t>18</w:t>
      </w:r>
      <w:r>
        <w:fldChar w:fldCharType="end"/>
      </w:r>
    </w:p>
    <w:p w14:paraId="7BB797B1" w14:textId="447FA0A5" w:rsidR="00DA0715" w:rsidRDefault="00DA0715">
      <w:pPr>
        <w:pStyle w:val="30"/>
        <w:rPr>
          <w:rFonts w:asciiTheme="minorHAnsi" w:hAnsiTheme="minorHAnsi" w:cstheme="minorBidi"/>
          <w:kern w:val="2"/>
          <w:sz w:val="21"/>
          <w:szCs w:val="22"/>
          <w:lang w:val="en-US" w:eastAsia="zh-CN"/>
        </w:rPr>
      </w:pPr>
      <w:r>
        <w:lastRenderedPageBreak/>
        <w:t>5.</w:t>
      </w:r>
      <w:r w:rsidRPr="00670391">
        <w:rPr>
          <w:lang w:val="en-US" w:eastAsia="zh-CN"/>
        </w:rPr>
        <w:t>7</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_Toc128479612 \h </w:instrText>
      </w:r>
      <w:r>
        <w:fldChar w:fldCharType="separate"/>
      </w:r>
      <w:r>
        <w:t>18</w:t>
      </w:r>
      <w:r>
        <w:fldChar w:fldCharType="end"/>
      </w:r>
    </w:p>
    <w:p w14:paraId="4D4356DD" w14:textId="0C3D4A7D"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7</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_Toc128479613 \h </w:instrText>
      </w:r>
      <w:r>
        <w:fldChar w:fldCharType="separate"/>
      </w:r>
      <w:r>
        <w:t>19</w:t>
      </w:r>
      <w:r>
        <w:fldChar w:fldCharType="end"/>
      </w:r>
    </w:p>
    <w:p w14:paraId="2B6835FA" w14:textId="5AA715CB" w:rsidR="00DA0715" w:rsidRDefault="00DA0715">
      <w:pPr>
        <w:pStyle w:val="20"/>
        <w:rPr>
          <w:rFonts w:asciiTheme="minorHAnsi" w:hAnsiTheme="minorHAnsi" w:cstheme="minorBidi"/>
          <w:kern w:val="2"/>
          <w:sz w:val="21"/>
          <w:szCs w:val="22"/>
          <w:lang w:val="en-US" w:eastAsia="zh-CN"/>
        </w:rPr>
      </w:pPr>
      <w:r>
        <w:t>5.8</w:t>
      </w:r>
      <w:r>
        <w:rPr>
          <w:rFonts w:asciiTheme="minorHAnsi" w:hAnsiTheme="minorHAnsi" w:cstheme="minorBidi"/>
          <w:kern w:val="2"/>
          <w:sz w:val="21"/>
          <w:szCs w:val="22"/>
          <w:lang w:val="en-US" w:eastAsia="zh-CN"/>
        </w:rPr>
        <w:tab/>
      </w:r>
      <w:r>
        <w:t>Application energy efficiency monitoring</w:t>
      </w:r>
      <w:r>
        <w:tab/>
      </w:r>
      <w:r>
        <w:fldChar w:fldCharType="begin"/>
      </w:r>
      <w:r>
        <w:instrText xml:space="preserve"> PAGEREF _Toc128479614 \h </w:instrText>
      </w:r>
      <w:r>
        <w:fldChar w:fldCharType="separate"/>
      </w:r>
      <w:r>
        <w:t>19</w:t>
      </w:r>
      <w:r>
        <w:fldChar w:fldCharType="end"/>
      </w:r>
    </w:p>
    <w:p w14:paraId="57EB7B8E" w14:textId="7EA6680B"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8</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_Toc128479615 \h </w:instrText>
      </w:r>
      <w:r>
        <w:fldChar w:fldCharType="separate"/>
      </w:r>
      <w:r>
        <w:t>19</w:t>
      </w:r>
      <w:r>
        <w:fldChar w:fldCharType="end"/>
      </w:r>
    </w:p>
    <w:p w14:paraId="7FEFD837" w14:textId="53BE43B1"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8</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_Toc128479616 \h </w:instrText>
      </w:r>
      <w:r>
        <w:fldChar w:fldCharType="separate"/>
      </w:r>
      <w:r>
        <w:t>19</w:t>
      </w:r>
      <w:r>
        <w:fldChar w:fldCharType="end"/>
      </w:r>
    </w:p>
    <w:p w14:paraId="2F46A9D2" w14:textId="717228A3"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8</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_Toc128479617 \h </w:instrText>
      </w:r>
      <w:r>
        <w:fldChar w:fldCharType="separate"/>
      </w:r>
      <w:r>
        <w:t>20</w:t>
      </w:r>
      <w:r>
        <w:fldChar w:fldCharType="end"/>
      </w:r>
    </w:p>
    <w:p w14:paraId="44EDB03C" w14:textId="07AF4E58"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8</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_Toc128479618 \h </w:instrText>
      </w:r>
      <w:r>
        <w:fldChar w:fldCharType="separate"/>
      </w:r>
      <w:r>
        <w:t>20</w:t>
      </w:r>
      <w:r>
        <w:fldChar w:fldCharType="end"/>
      </w:r>
    </w:p>
    <w:p w14:paraId="6D8ECA8E" w14:textId="0BBC0B99"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8</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_Toc128479619 \h </w:instrText>
      </w:r>
      <w:r>
        <w:fldChar w:fldCharType="separate"/>
      </w:r>
      <w:r>
        <w:t>20</w:t>
      </w:r>
      <w:r>
        <w:fldChar w:fldCharType="end"/>
      </w:r>
    </w:p>
    <w:p w14:paraId="19FDA4D8" w14:textId="60AE4B98"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8</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_Toc128479620 \h </w:instrText>
      </w:r>
      <w:r>
        <w:fldChar w:fldCharType="separate"/>
      </w:r>
      <w:r>
        <w:t>20</w:t>
      </w:r>
      <w:r>
        <w:fldChar w:fldCharType="end"/>
      </w:r>
    </w:p>
    <w:p w14:paraId="32A9C4AB" w14:textId="4F721E9B" w:rsidR="00DA0715" w:rsidRDefault="00DA0715">
      <w:pPr>
        <w:pStyle w:val="20"/>
        <w:rPr>
          <w:rFonts w:asciiTheme="minorHAnsi" w:hAnsiTheme="minorHAnsi" w:cstheme="minorBidi"/>
          <w:kern w:val="2"/>
          <w:sz w:val="21"/>
          <w:szCs w:val="22"/>
          <w:lang w:val="en-US" w:eastAsia="zh-CN"/>
        </w:rPr>
      </w:pPr>
      <w:r>
        <w:t xml:space="preserve">5.9 </w:t>
      </w:r>
      <w:r>
        <w:rPr>
          <w:rFonts w:asciiTheme="minorHAnsi" w:hAnsiTheme="minorHAnsi" w:cstheme="minorBidi"/>
          <w:kern w:val="2"/>
          <w:sz w:val="21"/>
          <w:szCs w:val="22"/>
          <w:lang w:val="en-US" w:eastAsia="zh-CN"/>
        </w:rPr>
        <w:tab/>
      </w:r>
      <w:r>
        <w:t>Use case on Renewable Energy usage information exposure</w:t>
      </w:r>
      <w:r>
        <w:tab/>
      </w:r>
      <w:r>
        <w:fldChar w:fldCharType="begin"/>
      </w:r>
      <w:r>
        <w:instrText xml:space="preserve"> PAGEREF _Toc128479621 \h </w:instrText>
      </w:r>
      <w:r>
        <w:fldChar w:fldCharType="separate"/>
      </w:r>
      <w:r>
        <w:t>20</w:t>
      </w:r>
      <w:r>
        <w:fldChar w:fldCharType="end"/>
      </w:r>
    </w:p>
    <w:p w14:paraId="35EA9190" w14:textId="5B9FD7A9"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9</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_Toc128479622 \h </w:instrText>
      </w:r>
      <w:r>
        <w:fldChar w:fldCharType="separate"/>
      </w:r>
      <w:r>
        <w:t>20</w:t>
      </w:r>
      <w:r>
        <w:fldChar w:fldCharType="end"/>
      </w:r>
    </w:p>
    <w:p w14:paraId="02DF190F" w14:textId="421E63B6"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9</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_Toc128479623 \h </w:instrText>
      </w:r>
      <w:r>
        <w:fldChar w:fldCharType="separate"/>
      </w:r>
      <w:r>
        <w:t>21</w:t>
      </w:r>
      <w:r>
        <w:fldChar w:fldCharType="end"/>
      </w:r>
    </w:p>
    <w:p w14:paraId="43D0FC76" w14:textId="52D5D0F3"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9</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_Toc128479624 \h </w:instrText>
      </w:r>
      <w:r>
        <w:fldChar w:fldCharType="separate"/>
      </w:r>
      <w:r>
        <w:t>21</w:t>
      </w:r>
      <w:r>
        <w:fldChar w:fldCharType="end"/>
      </w:r>
    </w:p>
    <w:p w14:paraId="4372148F" w14:textId="6FF8A045"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9</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_Toc128479625 \h </w:instrText>
      </w:r>
      <w:r>
        <w:fldChar w:fldCharType="separate"/>
      </w:r>
      <w:r>
        <w:t>21</w:t>
      </w:r>
      <w:r>
        <w:fldChar w:fldCharType="end"/>
      </w:r>
    </w:p>
    <w:p w14:paraId="0A8B8CB1" w14:textId="3A5F0DD7"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9</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_Toc128479626 \h </w:instrText>
      </w:r>
      <w:r>
        <w:fldChar w:fldCharType="separate"/>
      </w:r>
      <w:r>
        <w:t>21</w:t>
      </w:r>
      <w:r>
        <w:fldChar w:fldCharType="end"/>
      </w:r>
    </w:p>
    <w:p w14:paraId="26A11481" w14:textId="2D46C919" w:rsidR="00DA0715" w:rsidRDefault="00DA0715">
      <w:pPr>
        <w:pStyle w:val="30"/>
        <w:rPr>
          <w:rFonts w:asciiTheme="minorHAnsi" w:hAnsiTheme="minorHAnsi" w:cstheme="minorBidi"/>
          <w:kern w:val="2"/>
          <w:sz w:val="21"/>
          <w:szCs w:val="22"/>
          <w:lang w:val="en-US" w:eastAsia="zh-CN"/>
        </w:rPr>
      </w:pPr>
      <w:r>
        <w:t>5.</w:t>
      </w:r>
      <w:r w:rsidRPr="00670391">
        <w:rPr>
          <w:lang w:val="en-US" w:eastAsia="zh-CN"/>
        </w:rPr>
        <w:t>9</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_Toc128479627 \h </w:instrText>
      </w:r>
      <w:r>
        <w:fldChar w:fldCharType="separate"/>
      </w:r>
      <w:r>
        <w:t>21</w:t>
      </w:r>
      <w:r>
        <w:fldChar w:fldCharType="end"/>
      </w:r>
    </w:p>
    <w:p w14:paraId="0C9C672B" w14:textId="2EA99535" w:rsidR="00DA0715" w:rsidRDefault="00DA0715">
      <w:pPr>
        <w:pStyle w:val="20"/>
        <w:rPr>
          <w:rFonts w:asciiTheme="minorHAnsi" w:hAnsiTheme="minorHAnsi" w:cstheme="minorBidi"/>
          <w:kern w:val="2"/>
          <w:sz w:val="21"/>
          <w:szCs w:val="22"/>
          <w:lang w:val="en-US" w:eastAsia="zh-CN"/>
        </w:rPr>
      </w:pPr>
      <w:r>
        <w:t>5.10</w:t>
      </w:r>
      <w:r>
        <w:rPr>
          <w:rFonts w:asciiTheme="minorHAnsi" w:hAnsiTheme="minorHAnsi" w:cstheme="minorBidi"/>
          <w:kern w:val="2"/>
          <w:sz w:val="21"/>
          <w:szCs w:val="22"/>
          <w:lang w:val="en-US" w:eastAsia="zh-CN"/>
        </w:rPr>
        <w:tab/>
      </w:r>
      <w:r>
        <w:t>Use case on supporting carbon-aware communication service</w:t>
      </w:r>
      <w:r>
        <w:tab/>
      </w:r>
      <w:r>
        <w:fldChar w:fldCharType="begin"/>
      </w:r>
      <w:r>
        <w:instrText xml:space="preserve"> PAGEREF _Toc128479628 \h </w:instrText>
      </w:r>
      <w:r>
        <w:fldChar w:fldCharType="separate"/>
      </w:r>
      <w:r>
        <w:t>21</w:t>
      </w:r>
      <w:r>
        <w:fldChar w:fldCharType="end"/>
      </w:r>
    </w:p>
    <w:p w14:paraId="672E88FA" w14:textId="779DE4E6" w:rsidR="00DA0715" w:rsidRDefault="00DA0715">
      <w:pPr>
        <w:pStyle w:val="30"/>
        <w:rPr>
          <w:rFonts w:asciiTheme="minorHAnsi" w:hAnsiTheme="minorHAnsi" w:cstheme="minorBidi"/>
          <w:kern w:val="2"/>
          <w:sz w:val="21"/>
          <w:szCs w:val="22"/>
          <w:lang w:val="en-US" w:eastAsia="zh-CN"/>
        </w:rPr>
      </w:pPr>
      <w:r>
        <w:t>5.10.1</w:t>
      </w:r>
      <w:r>
        <w:rPr>
          <w:rFonts w:asciiTheme="minorHAnsi" w:hAnsiTheme="minorHAnsi" w:cstheme="minorBidi"/>
          <w:kern w:val="2"/>
          <w:sz w:val="21"/>
          <w:szCs w:val="22"/>
          <w:lang w:val="en-US" w:eastAsia="zh-CN"/>
        </w:rPr>
        <w:tab/>
      </w:r>
      <w:r>
        <w:t>Description</w:t>
      </w:r>
      <w:r>
        <w:tab/>
      </w:r>
      <w:r>
        <w:fldChar w:fldCharType="begin"/>
      </w:r>
      <w:r>
        <w:instrText xml:space="preserve"> PAGEREF _Toc128479629 \h </w:instrText>
      </w:r>
      <w:r>
        <w:fldChar w:fldCharType="separate"/>
      </w:r>
      <w:r>
        <w:t>21</w:t>
      </w:r>
      <w:r>
        <w:fldChar w:fldCharType="end"/>
      </w:r>
    </w:p>
    <w:p w14:paraId="7F49CD09" w14:textId="56233328" w:rsidR="00DA0715" w:rsidRDefault="00DA0715">
      <w:pPr>
        <w:pStyle w:val="30"/>
        <w:rPr>
          <w:rFonts w:asciiTheme="minorHAnsi" w:hAnsiTheme="minorHAnsi" w:cstheme="minorBidi"/>
          <w:kern w:val="2"/>
          <w:sz w:val="21"/>
          <w:szCs w:val="22"/>
          <w:lang w:val="en-US" w:eastAsia="zh-CN"/>
        </w:rPr>
      </w:pPr>
      <w:r>
        <w:t>5.10.2</w:t>
      </w:r>
      <w:r>
        <w:rPr>
          <w:rFonts w:asciiTheme="minorHAnsi" w:hAnsiTheme="minorHAnsi" w:cstheme="minorBidi"/>
          <w:kern w:val="2"/>
          <w:sz w:val="21"/>
          <w:szCs w:val="22"/>
          <w:lang w:val="en-US" w:eastAsia="zh-CN"/>
        </w:rPr>
        <w:tab/>
      </w:r>
      <w:r>
        <w:t>Pre-conditions</w:t>
      </w:r>
      <w:r>
        <w:tab/>
      </w:r>
      <w:r>
        <w:fldChar w:fldCharType="begin"/>
      </w:r>
      <w:r>
        <w:instrText xml:space="preserve"> PAGEREF _Toc128479630 \h </w:instrText>
      </w:r>
      <w:r>
        <w:fldChar w:fldCharType="separate"/>
      </w:r>
      <w:r>
        <w:t>22</w:t>
      </w:r>
      <w:r>
        <w:fldChar w:fldCharType="end"/>
      </w:r>
    </w:p>
    <w:p w14:paraId="4D4BD9E4" w14:textId="29E968B4" w:rsidR="00DA0715" w:rsidRDefault="00DA0715">
      <w:pPr>
        <w:pStyle w:val="30"/>
        <w:rPr>
          <w:rFonts w:asciiTheme="minorHAnsi" w:hAnsiTheme="minorHAnsi" w:cstheme="minorBidi"/>
          <w:kern w:val="2"/>
          <w:sz w:val="21"/>
          <w:szCs w:val="22"/>
          <w:lang w:val="en-US" w:eastAsia="zh-CN"/>
        </w:rPr>
      </w:pPr>
      <w:r>
        <w:t>5.10.3</w:t>
      </w:r>
      <w:r>
        <w:rPr>
          <w:rFonts w:asciiTheme="minorHAnsi" w:hAnsiTheme="minorHAnsi" w:cstheme="minorBidi"/>
          <w:kern w:val="2"/>
          <w:sz w:val="21"/>
          <w:szCs w:val="22"/>
          <w:lang w:val="en-US" w:eastAsia="zh-CN"/>
        </w:rPr>
        <w:tab/>
      </w:r>
      <w:r>
        <w:t>Service Flows</w:t>
      </w:r>
      <w:r>
        <w:tab/>
      </w:r>
      <w:r>
        <w:fldChar w:fldCharType="begin"/>
      </w:r>
      <w:r>
        <w:instrText xml:space="preserve"> PAGEREF _Toc128479631 \h </w:instrText>
      </w:r>
      <w:r>
        <w:fldChar w:fldCharType="separate"/>
      </w:r>
      <w:r>
        <w:t>22</w:t>
      </w:r>
      <w:r>
        <w:fldChar w:fldCharType="end"/>
      </w:r>
    </w:p>
    <w:p w14:paraId="71F2D0F9" w14:textId="24134C7A" w:rsidR="00DA0715" w:rsidRDefault="00DA0715">
      <w:pPr>
        <w:pStyle w:val="30"/>
        <w:rPr>
          <w:rFonts w:asciiTheme="minorHAnsi" w:hAnsiTheme="minorHAnsi" w:cstheme="minorBidi"/>
          <w:kern w:val="2"/>
          <w:sz w:val="21"/>
          <w:szCs w:val="22"/>
          <w:lang w:val="en-US" w:eastAsia="zh-CN"/>
        </w:rPr>
      </w:pPr>
      <w:r>
        <w:t>5.10.4</w:t>
      </w:r>
      <w:r>
        <w:rPr>
          <w:rFonts w:asciiTheme="minorHAnsi" w:hAnsiTheme="minorHAnsi" w:cstheme="minorBidi"/>
          <w:kern w:val="2"/>
          <w:sz w:val="21"/>
          <w:szCs w:val="22"/>
          <w:lang w:val="en-US" w:eastAsia="zh-CN"/>
        </w:rPr>
        <w:tab/>
      </w:r>
      <w:r>
        <w:t>Post-conditions</w:t>
      </w:r>
      <w:r>
        <w:tab/>
      </w:r>
      <w:r>
        <w:fldChar w:fldCharType="begin"/>
      </w:r>
      <w:r>
        <w:instrText xml:space="preserve"> PAGEREF _Toc128479632 \h </w:instrText>
      </w:r>
      <w:r>
        <w:fldChar w:fldCharType="separate"/>
      </w:r>
      <w:r>
        <w:t>22</w:t>
      </w:r>
      <w:r>
        <w:fldChar w:fldCharType="end"/>
      </w:r>
    </w:p>
    <w:p w14:paraId="0B47D5CC" w14:textId="5B89B648" w:rsidR="00DA0715" w:rsidRDefault="00DA0715">
      <w:pPr>
        <w:pStyle w:val="30"/>
        <w:rPr>
          <w:rFonts w:asciiTheme="minorHAnsi" w:hAnsiTheme="minorHAnsi" w:cstheme="minorBidi"/>
          <w:kern w:val="2"/>
          <w:sz w:val="21"/>
          <w:szCs w:val="22"/>
          <w:lang w:val="en-US" w:eastAsia="zh-CN"/>
        </w:rPr>
      </w:pPr>
      <w:r>
        <w:t>5.10.5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_Toc128479633 \h </w:instrText>
      </w:r>
      <w:r>
        <w:fldChar w:fldCharType="separate"/>
      </w:r>
      <w:r>
        <w:t>22</w:t>
      </w:r>
      <w:r>
        <w:fldChar w:fldCharType="end"/>
      </w:r>
    </w:p>
    <w:p w14:paraId="5DE1B7F8" w14:textId="6E9BDB38" w:rsidR="00DA0715" w:rsidRDefault="00DA0715">
      <w:pPr>
        <w:pStyle w:val="30"/>
        <w:rPr>
          <w:rFonts w:asciiTheme="minorHAnsi" w:hAnsiTheme="minorHAnsi" w:cstheme="minorBidi"/>
          <w:kern w:val="2"/>
          <w:sz w:val="21"/>
          <w:szCs w:val="22"/>
          <w:lang w:val="en-US" w:eastAsia="zh-CN"/>
        </w:rPr>
      </w:pPr>
      <w:r>
        <w:t>5.10.6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_Toc128479634 \h </w:instrText>
      </w:r>
      <w:r>
        <w:fldChar w:fldCharType="separate"/>
      </w:r>
      <w:r>
        <w:t>22</w:t>
      </w:r>
      <w:r>
        <w:fldChar w:fldCharType="end"/>
      </w:r>
    </w:p>
    <w:p w14:paraId="375B7C29" w14:textId="77371770" w:rsidR="00DA0715" w:rsidRDefault="00DA0715">
      <w:pPr>
        <w:pStyle w:val="10"/>
        <w:rPr>
          <w:rFonts w:asciiTheme="minorHAnsi" w:hAnsiTheme="minorHAnsi" w:cstheme="minorBidi"/>
          <w:kern w:val="2"/>
          <w:sz w:val="21"/>
          <w:szCs w:val="22"/>
          <w:lang w:val="en-US" w:eastAsia="zh-CN"/>
        </w:rPr>
      </w:pPr>
      <w:r w:rsidRPr="00670391">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_Toc128479635 \h </w:instrText>
      </w:r>
      <w:r>
        <w:fldChar w:fldCharType="separate"/>
      </w:r>
      <w:r>
        <w:t>23</w:t>
      </w:r>
      <w:r>
        <w:fldChar w:fldCharType="end"/>
      </w:r>
    </w:p>
    <w:p w14:paraId="4BB70D48" w14:textId="11660F54" w:rsidR="00DA0715" w:rsidRDefault="00DA0715">
      <w:pPr>
        <w:pStyle w:val="10"/>
        <w:rPr>
          <w:rFonts w:asciiTheme="minorHAnsi" w:hAnsiTheme="minorHAnsi" w:cstheme="minorBidi"/>
          <w:kern w:val="2"/>
          <w:sz w:val="21"/>
          <w:szCs w:val="22"/>
          <w:lang w:val="en-US" w:eastAsia="zh-CN"/>
        </w:rPr>
      </w:pPr>
      <w:r w:rsidRPr="00670391">
        <w:rPr>
          <w:rFonts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_Toc128479636 \h </w:instrText>
      </w:r>
      <w:r>
        <w:fldChar w:fldCharType="separate"/>
      </w:r>
      <w:r>
        <w:t>23</w:t>
      </w:r>
      <w:r>
        <w:fldChar w:fldCharType="end"/>
      </w:r>
    </w:p>
    <w:p w14:paraId="48855B92" w14:textId="624A3C17" w:rsidR="00DA0715" w:rsidRDefault="00DA0715">
      <w:pPr>
        <w:pStyle w:val="80"/>
        <w:rPr>
          <w:rFonts w:asciiTheme="minorHAnsi" w:hAnsiTheme="minorHAnsi" w:cstheme="minorBidi"/>
          <w:b w:val="0"/>
          <w:kern w:val="2"/>
          <w:sz w:val="21"/>
          <w:szCs w:val="22"/>
          <w:lang w:val="en-US" w:eastAsia="zh-CN"/>
        </w:rPr>
      </w:pPr>
      <w:r>
        <w:t>Annex A (informative): Existing Energy Efficiency Standardisation</w:t>
      </w:r>
      <w:r>
        <w:tab/>
      </w:r>
      <w:r>
        <w:fldChar w:fldCharType="begin"/>
      </w:r>
      <w:r>
        <w:instrText xml:space="preserve"> PAGEREF _Toc128479637 \h </w:instrText>
      </w:r>
      <w:r>
        <w:fldChar w:fldCharType="separate"/>
      </w:r>
      <w:r>
        <w:t>24</w:t>
      </w:r>
      <w:r>
        <w:fldChar w:fldCharType="end"/>
      </w:r>
    </w:p>
    <w:p w14:paraId="3F16D6C4" w14:textId="7CD56DFD" w:rsidR="00DA0715" w:rsidRDefault="00DA0715">
      <w:pPr>
        <w:pStyle w:val="80"/>
        <w:rPr>
          <w:rFonts w:asciiTheme="minorHAnsi" w:hAnsiTheme="minorHAnsi" w:cstheme="minorBidi"/>
          <w:b w:val="0"/>
          <w:kern w:val="2"/>
          <w:sz w:val="21"/>
          <w:szCs w:val="22"/>
          <w:lang w:val="en-US" w:eastAsia="zh-CN"/>
        </w:rPr>
      </w:pPr>
      <w:r>
        <w:t>Annex B (informative): Change history</w:t>
      </w:r>
      <w:r>
        <w:tab/>
      </w:r>
      <w:r>
        <w:fldChar w:fldCharType="begin"/>
      </w:r>
      <w:r>
        <w:instrText xml:space="preserve"> PAGEREF _Toc128479638 \h </w:instrText>
      </w:r>
      <w:r>
        <w:fldChar w:fldCharType="separate"/>
      </w:r>
      <w:r>
        <w:t>27</w:t>
      </w:r>
      <w:r>
        <w:fldChar w:fldCharType="end"/>
      </w:r>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6" w:name="foreword"/>
      <w:bookmarkStart w:id="17" w:name="_Toc112402468"/>
      <w:bookmarkStart w:id="18" w:name="_Toc112403518"/>
      <w:bookmarkStart w:id="19" w:name="_Toc112660790"/>
      <w:bookmarkStart w:id="20" w:name="_Toc113369770"/>
      <w:bookmarkStart w:id="21" w:name="_Toc120118701"/>
      <w:bookmarkStart w:id="22" w:name="_Toc128479557"/>
      <w:bookmarkEnd w:id="16"/>
      <w:r w:rsidRPr="004D3578">
        <w:lastRenderedPageBreak/>
        <w:t>Foreword</w:t>
      </w:r>
      <w:bookmarkEnd w:id="17"/>
      <w:bookmarkEnd w:id="18"/>
      <w:bookmarkEnd w:id="19"/>
      <w:bookmarkEnd w:id="20"/>
      <w:bookmarkEnd w:id="21"/>
      <w:bookmarkEnd w:id="22"/>
    </w:p>
    <w:p w14:paraId="2511FBFA" w14:textId="213F5E31" w:rsidR="00080512" w:rsidRPr="004D3578" w:rsidRDefault="00080512">
      <w:r w:rsidRPr="004D3578">
        <w:t xml:space="preserve">This </w:t>
      </w:r>
      <w:r w:rsidRPr="00952186">
        <w:t xml:space="preserve">Technical </w:t>
      </w:r>
      <w:bookmarkStart w:id="23" w:name="spectype3"/>
      <w:r w:rsidR="00602AEA" w:rsidRPr="00952186">
        <w:t>Report</w:t>
      </w:r>
      <w:bookmarkEnd w:id="23"/>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24" w:name="introduction"/>
      <w:bookmarkEnd w:id="24"/>
      <w:r w:rsidRPr="004D3578">
        <w:br w:type="page"/>
      </w:r>
      <w:bookmarkStart w:id="25" w:name="scope"/>
      <w:bookmarkStart w:id="26" w:name="_Toc112402469"/>
      <w:bookmarkStart w:id="27" w:name="_Toc112403519"/>
      <w:bookmarkStart w:id="28" w:name="_Toc112660791"/>
      <w:bookmarkStart w:id="29" w:name="_Toc113369771"/>
      <w:bookmarkStart w:id="30" w:name="_Toc120118702"/>
      <w:bookmarkStart w:id="31" w:name="_Toc128479558"/>
      <w:bookmarkEnd w:id="25"/>
      <w:r w:rsidRPr="004D3578">
        <w:lastRenderedPageBreak/>
        <w:t>1</w:t>
      </w:r>
      <w:r w:rsidRPr="004D3578">
        <w:tab/>
        <w:t>Scope</w:t>
      </w:r>
      <w:bookmarkEnd w:id="26"/>
      <w:bookmarkEnd w:id="27"/>
      <w:bookmarkEnd w:id="28"/>
      <w:bookmarkEnd w:id="29"/>
      <w:bookmarkEnd w:id="30"/>
      <w:bookmarkEnd w:id="31"/>
    </w:p>
    <w:p w14:paraId="20B913BE" w14:textId="77777777" w:rsidR="00AA002C" w:rsidRDefault="00AA002C" w:rsidP="00AA002C">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32"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32"/>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1"/>
      </w:pPr>
      <w:bookmarkStart w:id="33" w:name="references"/>
      <w:bookmarkStart w:id="34" w:name="_Toc112402470"/>
      <w:bookmarkStart w:id="35" w:name="_Toc112403520"/>
      <w:bookmarkStart w:id="36" w:name="_Toc112660792"/>
      <w:bookmarkStart w:id="37" w:name="_Toc113369772"/>
      <w:bookmarkStart w:id="38" w:name="_Toc120118703"/>
      <w:bookmarkStart w:id="39" w:name="_Toc128479559"/>
      <w:bookmarkEnd w:id="33"/>
      <w:r w:rsidRPr="004D3578">
        <w:t>2</w:t>
      </w:r>
      <w:r w:rsidRPr="004D3578">
        <w:tab/>
        <w:t>References</w:t>
      </w:r>
      <w:bookmarkEnd w:id="34"/>
      <w:bookmarkEnd w:id="35"/>
      <w:bookmarkEnd w:id="36"/>
      <w:bookmarkEnd w:id="37"/>
      <w:bookmarkEnd w:id="38"/>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2EECDBAF" w:rsidR="000E5959" w:rsidRDefault="000E5959" w:rsidP="000E5959">
      <w:pPr>
        <w:pStyle w:val="EX"/>
      </w:pPr>
      <w:r>
        <w:t>[</w:t>
      </w:r>
      <w:r w:rsidR="00A372E2">
        <w:t>4</w:t>
      </w:r>
      <w:r>
        <w:t>]</w:t>
      </w:r>
      <w:r w:rsidRPr="00576536">
        <w:t xml:space="preserve"> </w:t>
      </w:r>
      <w:r w:rsidRPr="004D3578">
        <w:tab/>
      </w:r>
      <w:r w:rsidRPr="00576536">
        <w:t>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4FB48DBB" w:rsidR="000E5959" w:rsidRPr="00775352" w:rsidRDefault="000E5959" w:rsidP="000E5959">
      <w:pPr>
        <w:pStyle w:val="EX"/>
      </w:pPr>
      <w:r>
        <w:t>[</w:t>
      </w:r>
      <w:r w:rsidR="00A372E2">
        <w:t>8</w:t>
      </w:r>
      <w:r>
        <w:t>]</w:t>
      </w:r>
      <w:r w:rsidRPr="00576536">
        <w:t xml:space="preserve"> </w:t>
      </w:r>
      <w:r w:rsidRPr="004D3578">
        <w:tab/>
      </w:r>
      <w:r>
        <w:t xml:space="preserve">3GPP </w:t>
      </w:r>
      <w:r w:rsidR="00E369CB">
        <w:t>TR 38.864</w:t>
      </w:r>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21BC2A48" w:rsidR="007836FE" w:rsidRDefault="007836FE" w:rsidP="007836FE">
      <w:pPr>
        <w:pStyle w:val="EX"/>
      </w:pPr>
      <w:r>
        <w:t>[</w:t>
      </w:r>
      <w:r w:rsidR="00351FE5">
        <w:t>15</w:t>
      </w:r>
      <w:r>
        <w:t>]</w:t>
      </w:r>
      <w:r>
        <w:tab/>
        <w:t>3GPP TS 22.261</w:t>
      </w:r>
      <w:r w:rsidR="00E369CB">
        <w:rPr>
          <w:rFonts w:hint="eastAsia"/>
          <w:lang w:eastAsia="zh-CN"/>
        </w:rPr>
        <w:t>:</w:t>
      </w:r>
      <w:r>
        <w:t xml:space="preserve"> "</w:t>
      </w:r>
      <w:r w:rsidRPr="00736B3F">
        <w:t xml:space="preserve">Service requirements for </w:t>
      </w:r>
      <w:r>
        <w:t>the 5G system".</w:t>
      </w:r>
    </w:p>
    <w:p w14:paraId="7E8301F8" w14:textId="56E7701C" w:rsidR="00E369CB" w:rsidRDefault="00E369CB" w:rsidP="00E369CB">
      <w:pPr>
        <w:pStyle w:val="EX"/>
      </w:pPr>
      <w:r>
        <w:t>[</w:t>
      </w:r>
      <w:r w:rsidR="00DA0715">
        <w:t>16</w:t>
      </w:r>
      <w:r>
        <w:t>]</w:t>
      </w:r>
      <w:r>
        <w:tab/>
        <w:t xml:space="preserve">3GPP TS 22.115: “Service aspects; </w:t>
      </w:r>
      <w:r w:rsidRPr="00CD1E39">
        <w:t>Charging and billing</w:t>
      </w:r>
      <w:r>
        <w:t>”</w:t>
      </w:r>
    </w:p>
    <w:p w14:paraId="02EF8234" w14:textId="015E066C" w:rsidR="00E369CB" w:rsidRPr="0094425C" w:rsidRDefault="00E369CB" w:rsidP="00E369CB">
      <w:pPr>
        <w:pStyle w:val="EX"/>
        <w:rPr>
          <w:lang w:val="en-US"/>
        </w:rPr>
      </w:pPr>
      <w:r>
        <w:t>[</w:t>
      </w:r>
      <w:r w:rsidR="00DA0715">
        <w:t>17</w:t>
      </w:r>
      <w:r>
        <w:t>]</w:t>
      </w:r>
      <w:r>
        <w:tab/>
        <w:t>3GPP TS 23.503: “Policy and charging control framework for the 5G System (5GS); Stage 2”</w:t>
      </w:r>
    </w:p>
    <w:p w14:paraId="782E8B9B" w14:textId="20E2EC56" w:rsidR="00880E28" w:rsidRPr="001E1A9B" w:rsidRDefault="00880E28" w:rsidP="00880E28">
      <w:pPr>
        <w:pStyle w:val="EX"/>
        <w:rPr>
          <w:noProof/>
        </w:rPr>
      </w:pPr>
      <w:r w:rsidRPr="00137145">
        <w:rPr>
          <w:rStyle w:val="a8"/>
          <w:color w:val="auto"/>
          <w:u w:val="none"/>
        </w:rPr>
        <w:t>[</w:t>
      </w:r>
      <w:r w:rsidR="00DA0715" w:rsidRPr="00137145">
        <w:rPr>
          <w:rStyle w:val="a8"/>
          <w:color w:val="auto"/>
          <w:u w:val="none"/>
        </w:rPr>
        <w:t>18</w:t>
      </w:r>
      <w:r w:rsidRPr="00137145">
        <w:rPr>
          <w:rStyle w:val="a8"/>
          <w:color w:val="auto"/>
          <w:u w:val="none"/>
        </w:rPr>
        <w:t>]</w:t>
      </w:r>
      <w:r w:rsidRPr="00137145">
        <w:rPr>
          <w:rStyle w:val="a8"/>
          <w:color w:val="auto"/>
          <w:u w:val="none"/>
        </w:rPr>
        <w:tab/>
        <w:t>TS 32.299, "</w:t>
      </w:r>
      <w:r w:rsidRPr="001E1A9B">
        <w:t xml:space="preserve"> </w:t>
      </w:r>
      <w:r w:rsidRPr="00137145">
        <w:rPr>
          <w:rStyle w:val="a8"/>
          <w:color w:val="auto"/>
          <w:u w:val="none"/>
        </w:rPr>
        <w:t>Telecommunication management; Charging management; Diameter charging applications".</w:t>
      </w:r>
    </w:p>
    <w:p w14:paraId="369E3C1C" w14:textId="6F5D234B" w:rsidR="007C43E4" w:rsidRDefault="007C43E4" w:rsidP="007C43E4">
      <w:pPr>
        <w:pStyle w:val="EX"/>
      </w:pPr>
      <w:r w:rsidRPr="006E0228">
        <w:rPr>
          <w:rFonts w:hint="eastAsia"/>
        </w:rPr>
        <w:t>[</w:t>
      </w:r>
      <w:r w:rsidR="00DA0715">
        <w:t>19</w:t>
      </w:r>
      <w:r w:rsidRPr="006E0228">
        <w:t>]</w:t>
      </w:r>
      <w:r w:rsidRPr="006E0228">
        <w:tab/>
      </w:r>
      <w:r w:rsidRPr="006E0228">
        <w:rPr>
          <w:rFonts w:hint="eastAsia"/>
        </w:rPr>
        <w:t xml:space="preserve">NGMN </w:t>
      </w:r>
      <w:r w:rsidRPr="006E0228">
        <w:t xml:space="preserve">: "NGMN Energy Efficiency White Paper, Phase 2", </w:t>
      </w:r>
      <w:r w:rsidRPr="006E0228">
        <w:rPr>
          <w:rFonts w:hint="eastAsia"/>
        </w:rPr>
        <w:t xml:space="preserve">Dec </w:t>
      </w:r>
      <w:r w:rsidRPr="006E0228">
        <w:t>202</w:t>
      </w:r>
      <w:r w:rsidRPr="006E0228">
        <w:rPr>
          <w:rFonts w:hint="eastAsia"/>
        </w:rPr>
        <w:t>2</w:t>
      </w:r>
      <w:r w:rsidRPr="006E0228">
        <w:t>,</w:t>
      </w:r>
      <w:r>
        <w:t xml:space="preserve"> </w:t>
      </w:r>
    </w:p>
    <w:p w14:paraId="23013385" w14:textId="29B1E900" w:rsidR="00BC090C" w:rsidRDefault="00BC090C" w:rsidP="00BC090C">
      <w:pPr>
        <w:pStyle w:val="EX"/>
      </w:pPr>
      <w:r>
        <w:t>[</w:t>
      </w:r>
      <w:r w:rsidR="00DA0715">
        <w:t>20</w:t>
      </w:r>
      <w:r>
        <w:t>]</w:t>
      </w:r>
      <w:r>
        <w:tab/>
        <w:t xml:space="preserve">GSMA: </w:t>
      </w:r>
      <w:r w:rsidRPr="00BF2A74">
        <w:t>5G energy efficiencies: green is the new black</w:t>
      </w:r>
      <w:r>
        <w:t>, Nov 2020</w:t>
      </w:r>
      <w:r w:rsidRPr="00BF2A74">
        <w:t xml:space="preserve"> </w:t>
      </w:r>
    </w:p>
    <w:p w14:paraId="002245F2" w14:textId="0A00805E" w:rsidR="00BC090C" w:rsidRDefault="00BC090C" w:rsidP="00BC090C">
      <w:pPr>
        <w:pStyle w:val="EX"/>
        <w:rPr>
          <w:lang w:val="en-US"/>
        </w:rPr>
      </w:pPr>
      <w:r>
        <w:rPr>
          <w:lang w:val="en-US"/>
        </w:rPr>
        <w:t>[</w:t>
      </w:r>
      <w:r w:rsidR="00DA0715">
        <w:rPr>
          <w:lang w:val="en-US"/>
        </w:rPr>
        <w:t>21</w:t>
      </w:r>
      <w:r>
        <w:rPr>
          <w:lang w:val="en-US"/>
        </w:rPr>
        <w:t>]</w:t>
      </w:r>
      <w:r>
        <w:rPr>
          <w:lang w:val="en-US"/>
        </w:rPr>
        <w:tab/>
      </w:r>
      <w:r w:rsidRPr="007F1679">
        <w:rPr>
          <w:lang w:val="en-US"/>
        </w:rPr>
        <w:t xml:space="preserve">Renewable Energy Certificates (RECs); </w:t>
      </w:r>
      <w:hyperlink r:id="rId11" w:history="1">
        <w:r w:rsidRPr="007F1679">
          <w:rPr>
            <w:rStyle w:val="a8"/>
            <w:lang w:val="en-US"/>
          </w:rPr>
          <w:t>https://www.epa.gov/green-power-markets/renewable-energy-certificates-recs</w:t>
        </w:r>
      </w:hyperlink>
    </w:p>
    <w:p w14:paraId="3DE1F31C" w14:textId="51A71525" w:rsidR="00BC090C" w:rsidRPr="00D65E6A" w:rsidRDefault="00BC090C" w:rsidP="00BC090C">
      <w:pPr>
        <w:pStyle w:val="EX"/>
      </w:pPr>
      <w:r>
        <w:rPr>
          <w:lang w:val="en-US"/>
        </w:rPr>
        <w:t>[</w:t>
      </w:r>
      <w:r w:rsidR="00DA0715">
        <w:rPr>
          <w:lang w:val="en-US"/>
        </w:rPr>
        <w:t>22</w:t>
      </w:r>
      <w:r>
        <w:rPr>
          <w:lang w:val="en-US"/>
        </w:rPr>
        <w:t>]</w:t>
      </w:r>
      <w:r>
        <w:rPr>
          <w:lang w:val="en-US"/>
        </w:rPr>
        <w:tab/>
      </w:r>
      <w:r w:rsidRPr="007F1679">
        <w:rPr>
          <w:lang w:val="en-US"/>
        </w:rPr>
        <w:t>ETSI EN 303 472: "Environmental Engineering (EE); Energy Efficiency measurement methodology and metrics for RAN equipment"</w:t>
      </w:r>
    </w:p>
    <w:p w14:paraId="62FCD277" w14:textId="0DE95258" w:rsidR="00D65E6A" w:rsidRPr="00FC13CD" w:rsidRDefault="00D65E6A" w:rsidP="00D65E6A">
      <w:pPr>
        <w:keepLines/>
        <w:ind w:left="1702" w:hanging="1418"/>
        <w:rPr>
          <w:rFonts w:eastAsia="等线"/>
        </w:rPr>
      </w:pPr>
      <w:r w:rsidRPr="003C71FA">
        <w:rPr>
          <w:rFonts w:eastAsia="等线" w:hint="eastAsia"/>
        </w:rPr>
        <w:t>[</w:t>
      </w:r>
      <w:r w:rsidR="001E1A9B">
        <w:rPr>
          <w:rFonts w:eastAsia="等线"/>
        </w:rPr>
        <w:t>23</w:t>
      </w:r>
      <w:r w:rsidRPr="003C71FA">
        <w:rPr>
          <w:rFonts w:eastAsia="等线"/>
        </w:rPr>
        <w:t xml:space="preserve">]                      </w:t>
      </w:r>
      <w:r w:rsidRPr="00FC13CD">
        <w:rPr>
          <w:rFonts w:eastAsia="等线"/>
        </w:rPr>
        <w:t>ETSI GS OEU 020</w:t>
      </w:r>
      <w:r w:rsidRPr="00FC13CD">
        <w:rPr>
          <w:rFonts w:eastAsia="等线" w:hint="eastAsia"/>
        </w:rPr>
        <w:t xml:space="preserve"> (</w:t>
      </w:r>
      <w:r w:rsidRPr="00FC13CD">
        <w:rPr>
          <w:rFonts w:eastAsia="等线"/>
        </w:rPr>
        <w:t>v1.1.1</w:t>
      </w:r>
      <w:r w:rsidRPr="00FC13CD">
        <w:rPr>
          <w:rFonts w:eastAsia="等线" w:hint="eastAsia"/>
        </w:rPr>
        <w:t>)</w:t>
      </w:r>
      <w:r w:rsidRPr="00FC13CD">
        <w:rPr>
          <w:rFonts w:eastAsia="等线"/>
        </w:rPr>
        <w:t>: “Operational energy Efficiency for Users (OEU);</w:t>
      </w:r>
      <w:r w:rsidRPr="00FC13CD">
        <w:rPr>
          <w:rFonts w:eastAsia="等线" w:hint="eastAsia"/>
        </w:rPr>
        <w:t xml:space="preserve"> </w:t>
      </w:r>
      <w:r w:rsidRPr="00FC13CD">
        <w:rPr>
          <w:rFonts w:eastAsia="等线"/>
        </w:rPr>
        <w:t>Carbon equivalent Intensity measurement;</w:t>
      </w:r>
      <w:r w:rsidRPr="00FC13CD">
        <w:rPr>
          <w:rFonts w:eastAsia="等线" w:hint="eastAsia"/>
        </w:rPr>
        <w:t xml:space="preserve"> </w:t>
      </w:r>
      <w:r w:rsidRPr="00FC13CD">
        <w:rPr>
          <w:rFonts w:eastAsia="等线"/>
        </w:rPr>
        <w:t>Operational infrastructures;</w:t>
      </w:r>
      <w:r w:rsidRPr="00FC13CD">
        <w:rPr>
          <w:rFonts w:eastAsia="等线" w:hint="eastAsia"/>
        </w:rPr>
        <w:t xml:space="preserve"> </w:t>
      </w:r>
      <w:r w:rsidRPr="00FC13CD">
        <w:rPr>
          <w:rFonts w:eastAsia="等线"/>
        </w:rPr>
        <w:t>Global KPIs;</w:t>
      </w:r>
      <w:r w:rsidRPr="00FC13CD">
        <w:rPr>
          <w:rFonts w:eastAsia="等线" w:hint="eastAsia"/>
        </w:rPr>
        <w:t xml:space="preserve"> </w:t>
      </w:r>
      <w:r w:rsidRPr="00FC13CD">
        <w:rPr>
          <w:rFonts w:eastAsia="等线"/>
        </w:rPr>
        <w:t>Global KPIs for ICT Sites”.</w:t>
      </w:r>
    </w:p>
    <w:p w14:paraId="700C2BB5" w14:textId="77777777" w:rsidR="007836FE" w:rsidRPr="007A211F" w:rsidRDefault="007836FE" w:rsidP="00351F1C">
      <w:pPr>
        <w:pStyle w:val="EX"/>
      </w:pPr>
    </w:p>
    <w:p w14:paraId="24ACB616" w14:textId="77777777" w:rsidR="00080512" w:rsidRPr="004D3578" w:rsidRDefault="00080512">
      <w:pPr>
        <w:pStyle w:val="1"/>
      </w:pPr>
      <w:bookmarkStart w:id="40" w:name="definitions"/>
      <w:bookmarkStart w:id="41" w:name="_Toc112402471"/>
      <w:bookmarkStart w:id="42" w:name="_Toc112403521"/>
      <w:bookmarkStart w:id="43" w:name="_Toc112660793"/>
      <w:bookmarkStart w:id="44" w:name="_Toc113369773"/>
      <w:bookmarkStart w:id="45" w:name="_Toc120118704"/>
      <w:bookmarkStart w:id="46" w:name="_Toc128479560"/>
      <w:bookmarkEnd w:id="40"/>
      <w:r w:rsidRPr="004D3578">
        <w:t>3</w:t>
      </w:r>
      <w:r w:rsidRPr="004D3578">
        <w:tab/>
        <w:t>Definitions</w:t>
      </w:r>
      <w:r w:rsidR="00602AEA">
        <w:t xml:space="preserve"> of terms, symbols and abbreviations</w:t>
      </w:r>
      <w:bookmarkEnd w:id="41"/>
      <w:bookmarkEnd w:id="42"/>
      <w:bookmarkEnd w:id="43"/>
      <w:bookmarkEnd w:id="44"/>
      <w:bookmarkEnd w:id="45"/>
      <w:bookmarkEnd w:id="46"/>
    </w:p>
    <w:p w14:paraId="6CBABCF9" w14:textId="77777777" w:rsidR="00080512" w:rsidRPr="004D3578" w:rsidRDefault="00080512">
      <w:pPr>
        <w:pStyle w:val="2"/>
      </w:pPr>
      <w:bookmarkStart w:id="47" w:name="_Toc112402472"/>
      <w:bookmarkStart w:id="48" w:name="_Toc112403522"/>
      <w:bookmarkStart w:id="49" w:name="_Toc112660794"/>
      <w:bookmarkStart w:id="50" w:name="_Toc113369774"/>
      <w:bookmarkStart w:id="51" w:name="_Toc120118705"/>
      <w:bookmarkStart w:id="52" w:name="_Toc128479561"/>
      <w:r w:rsidRPr="004D3578">
        <w:t>3.1</w:t>
      </w:r>
      <w:r w:rsidRPr="004D3578">
        <w:tab/>
      </w:r>
      <w:r w:rsidR="002B6339">
        <w:t>Terms</w:t>
      </w:r>
      <w:bookmarkEnd w:id="47"/>
      <w:bookmarkEnd w:id="48"/>
      <w:bookmarkEnd w:id="49"/>
      <w:bookmarkEnd w:id="50"/>
      <w:bookmarkEnd w:id="51"/>
      <w:bookmarkEnd w:id="52"/>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14D61F39" w:rsidR="00523B1B" w:rsidRPr="00FA589F" w:rsidRDefault="0028169B" w:rsidP="00523B1B">
      <w:pPr>
        <w:rPr>
          <w:rFonts w:eastAsia="等线"/>
        </w:rPr>
      </w:pPr>
      <w:r>
        <w:rPr>
          <w:rFonts w:eastAsia="等线" w:hint="eastAsia"/>
          <w:b/>
          <w:lang w:eastAsia="zh-CN"/>
        </w:rPr>
        <w:t>e</w:t>
      </w:r>
      <w:r w:rsidR="00523B1B" w:rsidRPr="001A0CB6">
        <w:rPr>
          <w:rFonts w:eastAsia="等线"/>
          <w:b/>
        </w:rPr>
        <w:t xml:space="preserve">nergy </w:t>
      </w:r>
      <w:r>
        <w:rPr>
          <w:rFonts w:eastAsia="等线"/>
          <w:b/>
        </w:rPr>
        <w:t>state</w:t>
      </w:r>
      <w:r w:rsidR="00523B1B" w:rsidRPr="001A0CB6">
        <w:rPr>
          <w:rFonts w:eastAsia="等线"/>
          <w:b/>
        </w:rPr>
        <w:t>:</w:t>
      </w:r>
      <w:r w:rsidR="00523B1B" w:rsidRPr="001A0CB6">
        <w:rPr>
          <w:rFonts w:eastAsia="等线"/>
        </w:rPr>
        <w:t xml:space="preserve"> </w:t>
      </w:r>
      <w:r w:rsidRPr="008577C3">
        <w:t xml:space="preserve">state </w:t>
      </w:r>
      <w:r w:rsidRPr="008577C3">
        <w:rPr>
          <w:bCs/>
        </w:rPr>
        <w:t>of a cell</w:t>
      </w:r>
      <w:r>
        <w:rPr>
          <w:bCs/>
        </w:rPr>
        <w:t>,</w:t>
      </w:r>
      <w:r w:rsidRPr="008577C3">
        <w:rPr>
          <w:bCs/>
        </w:rPr>
        <w:t xml:space="preserve"> a network element </w:t>
      </w:r>
      <w:r>
        <w:rPr>
          <w:bCs/>
        </w:rPr>
        <w:t>and/</w:t>
      </w:r>
      <w:r w:rsidRPr="008577C3">
        <w:rPr>
          <w:bCs/>
        </w:rPr>
        <w:t xml:space="preserve">or </w:t>
      </w:r>
      <w:r>
        <w:rPr>
          <w:bCs/>
        </w:rPr>
        <w:t xml:space="preserve">a </w:t>
      </w:r>
      <w:r w:rsidRPr="008577C3">
        <w:rPr>
          <w:bCs/>
        </w:rPr>
        <w:t>network function</w:t>
      </w:r>
      <w:r w:rsidRPr="001A0CB6">
        <w:rPr>
          <w:rFonts w:eastAsia="等线"/>
        </w:rPr>
        <w:t xml:space="preserve"> </w:t>
      </w:r>
      <w:r>
        <w:rPr>
          <w:rFonts w:eastAsia="等线"/>
        </w:rPr>
        <w:t>with respect</w:t>
      </w:r>
      <w:r w:rsidR="00523B1B" w:rsidRPr="001A0CB6">
        <w:rPr>
          <w:rFonts w:eastAsia="等线"/>
        </w:rPr>
        <w:t xml:space="preserve"> to </w:t>
      </w:r>
      <w:r>
        <w:rPr>
          <w:rFonts w:eastAsia="等线"/>
        </w:rPr>
        <w:t>energy, e.g.</w:t>
      </w:r>
      <w:r w:rsidRPr="001A0CB6">
        <w:rPr>
          <w:rFonts w:eastAsia="等线"/>
        </w:rPr>
        <w:t xml:space="preserve"> </w:t>
      </w:r>
      <w:r>
        <w:rPr>
          <w:rFonts w:eastAsia="等线"/>
        </w:rPr>
        <w:t>“(not) energy</w:t>
      </w:r>
      <w:r w:rsidRPr="001A0CB6">
        <w:rPr>
          <w:rFonts w:eastAsia="等线"/>
        </w:rPr>
        <w:t xml:space="preserve"> </w:t>
      </w:r>
      <w:r w:rsidR="00523B1B" w:rsidRPr="001A0CB6">
        <w:rPr>
          <w:rFonts w:eastAsia="等线"/>
        </w:rPr>
        <w:t xml:space="preserve">saving </w:t>
      </w:r>
      <w:r>
        <w:rPr>
          <w:rFonts w:eastAsia="等线"/>
        </w:rPr>
        <w:t>states</w:t>
      </w:r>
      <w:r w:rsidR="00523B1B" w:rsidRPr="001A0CB6">
        <w:rPr>
          <w:rFonts w:eastAsia="等线"/>
        </w:rPr>
        <w:t>, which are defined in TS 28.310</w:t>
      </w:r>
      <w:r>
        <w:rPr>
          <w:rFonts w:eastAsia="等线"/>
        </w:rPr>
        <w:t xml:space="preserve"> [6]</w:t>
      </w:r>
      <w:r w:rsidR="00523B1B" w:rsidRPr="001A0CB6">
        <w:rPr>
          <w:rFonts w:eastAsia="等线"/>
        </w:rPr>
        <w:t>.</w:t>
      </w:r>
    </w:p>
    <w:p w14:paraId="186858FB" w14:textId="77777777" w:rsidR="00550E59" w:rsidRDefault="00550E59" w:rsidP="00550E59">
      <w:r w:rsidRPr="009332B6">
        <w:rPr>
          <w:b/>
        </w:rPr>
        <w:t>energy charging rate</w:t>
      </w:r>
      <w:r>
        <w:t>: a means of determining the energy usage consequence (use of energy credit) associated with charging events.</w:t>
      </w:r>
    </w:p>
    <w:p w14:paraId="762A4E6D" w14:textId="77777777" w:rsidR="00550E59" w:rsidRDefault="00550E59" w:rsidP="00550E59">
      <w:pPr>
        <w:pStyle w:val="NO"/>
      </w:pPr>
      <w:r>
        <w:t>NOTE:</w:t>
      </w:r>
      <w:r>
        <w:tab/>
        <w:t>The rate listed above is a charging rate, completely distinct and unrelated to the 'Maximum Energy Utilization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0AB38B60" w14:textId="77777777" w:rsidR="00D65E6A" w:rsidRDefault="00D65E6A" w:rsidP="00D65E6A">
      <w:r w:rsidRPr="00FC13CD">
        <w:rPr>
          <w:b/>
          <w:bCs/>
        </w:rPr>
        <w:t>carbon emission</w:t>
      </w:r>
      <w:r>
        <w:rPr>
          <w:b/>
          <w:bCs/>
        </w:rPr>
        <w:t>s</w:t>
      </w:r>
      <w:r w:rsidRPr="00FC13CD">
        <w:rPr>
          <w:b/>
          <w:bCs/>
        </w:rPr>
        <w:t>:</w:t>
      </w:r>
      <w:r>
        <w:t xml:space="preserve"> kilograms of equivalent carbon dioxide emitted (kg of CO</w:t>
      </w:r>
      <w:r w:rsidRPr="00FC13CD">
        <w:rPr>
          <w:vertAlign w:val="subscript"/>
        </w:rPr>
        <w:t>2</w:t>
      </w:r>
      <w:r>
        <w:t xml:space="preserve"> equivalent)</w:t>
      </w:r>
    </w:p>
    <w:p w14:paraId="24F68EC2" w14:textId="4B66F9E4" w:rsidR="00D65E6A" w:rsidRPr="00E97913" w:rsidRDefault="00D65E6A" w:rsidP="00D65E6A">
      <w:pPr>
        <w:rPr>
          <w:rFonts w:eastAsia="PMingLiU"/>
          <w:b/>
          <w:lang w:eastAsia="zh-TW"/>
        </w:rPr>
      </w:pPr>
      <w:r w:rsidRPr="00FC13CD">
        <w:rPr>
          <w:b/>
          <w:bCs/>
        </w:rPr>
        <w:t>carbon intensity:</w:t>
      </w:r>
      <w:r>
        <w:t xml:space="preserve"> quantity of CO2 equivalent emission per unit of final energy consumption for an operational period of use [</w:t>
      </w:r>
      <w:r w:rsidR="001E1A9B">
        <w:t>23</w:t>
      </w:r>
      <w:r>
        <w:t>]</w:t>
      </w:r>
    </w:p>
    <w:p w14:paraId="05F3150B" w14:textId="77777777" w:rsidR="007A211F" w:rsidRDefault="007A211F" w:rsidP="007A211F">
      <w:r w:rsidRPr="00EF5FD9">
        <w:rPr>
          <w:b/>
          <w:bCs/>
        </w:rPr>
        <w:t>r</w:t>
      </w:r>
      <w:r w:rsidRPr="00460049">
        <w:rPr>
          <w:b/>
          <w:bCs/>
        </w:rPr>
        <w:t>enewable energy</w:t>
      </w:r>
      <w:r w:rsidRPr="00EF5FD9">
        <w:t>: energy from renewable sources as energy from renewable non-fossil sources, namely wind, solar, aerothermal, geothermal, hydrothermal and ocean energy, hydropower, biomass, landfill gas, sewage treatment plant gas and biogases</w:t>
      </w:r>
    </w:p>
    <w:p w14:paraId="597B0077" w14:textId="272B0CF9" w:rsidR="007A211F" w:rsidRPr="00460049" w:rsidRDefault="007A211F" w:rsidP="007A211F">
      <w:pPr>
        <w:pStyle w:val="NO"/>
        <w:rPr>
          <w:lang w:val="en-US" w:eastAsia="zh-CN"/>
        </w:rPr>
      </w:pPr>
      <w:r>
        <w:rPr>
          <w:lang w:val="en-US" w:eastAsia="zh-CN"/>
        </w:rPr>
        <w:t>Note: This definition was taken from [</w:t>
      </w:r>
      <w:r w:rsidR="00DA0715">
        <w:rPr>
          <w:lang w:val="en-US" w:eastAsia="zh-CN"/>
        </w:rPr>
        <w:t>22</w:t>
      </w:r>
      <w:r>
        <w:rPr>
          <w:lang w:val="en-US" w:eastAsia="zh-CN"/>
        </w:rPr>
        <w:t>].</w:t>
      </w:r>
    </w:p>
    <w:p w14:paraId="11460CF0" w14:textId="09059857" w:rsidR="00523B1B" w:rsidRPr="00D65E6A" w:rsidRDefault="00523B1B"/>
    <w:p w14:paraId="5E81C5C1" w14:textId="675B734D" w:rsidR="00080512" w:rsidRPr="004D3578" w:rsidRDefault="00080512">
      <w:pPr>
        <w:pStyle w:val="2"/>
      </w:pPr>
      <w:bookmarkStart w:id="53" w:name="_Toc112402473"/>
      <w:bookmarkStart w:id="54" w:name="_Toc112403523"/>
      <w:bookmarkStart w:id="55" w:name="_Toc112660795"/>
      <w:bookmarkStart w:id="56" w:name="_Toc113369775"/>
      <w:bookmarkStart w:id="57" w:name="_Toc120118706"/>
      <w:bookmarkStart w:id="58" w:name="_Toc128479562"/>
      <w:r w:rsidRPr="004D3578">
        <w:lastRenderedPageBreak/>
        <w:t>3.</w:t>
      </w:r>
      <w:r w:rsidR="000D7E9C">
        <w:t>2</w:t>
      </w:r>
      <w:r w:rsidRPr="004D3578">
        <w:tab/>
        <w:t>Abbreviations</w:t>
      </w:r>
      <w:bookmarkEnd w:id="53"/>
      <w:bookmarkEnd w:id="54"/>
      <w:bookmarkEnd w:id="55"/>
      <w:bookmarkEnd w:id="56"/>
      <w:bookmarkEnd w:id="57"/>
      <w:bookmarkEnd w:id="58"/>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FC16C2" w14:textId="662FE569" w:rsidR="00E369CB" w:rsidRDefault="00E369CB" w:rsidP="00CC3426">
      <w:pPr>
        <w:pStyle w:val="EW"/>
      </w:pPr>
      <w:r>
        <w:t>AS</w:t>
      </w:r>
      <w:r w:rsidRPr="004D3578">
        <w:tab/>
      </w:r>
      <w:r>
        <w:t>Application Server</w:t>
      </w:r>
    </w:p>
    <w:p w14:paraId="3BB380F5" w14:textId="6F22A40A" w:rsidR="00CC3426" w:rsidRDefault="00CC3426" w:rsidP="00CC3426">
      <w:pPr>
        <w:pStyle w:val="EW"/>
      </w:pPr>
      <w:r>
        <w:t>DV</w:t>
      </w:r>
      <w:r>
        <w:tab/>
        <w:t>Data Volume</w:t>
      </w:r>
    </w:p>
    <w:p w14:paraId="706713B0" w14:textId="77777777" w:rsidR="00CC3426" w:rsidRDefault="00CC3426" w:rsidP="00CC3426">
      <w:pPr>
        <w:pStyle w:val="EW"/>
      </w:pPr>
      <w:r>
        <w:t>EC</w:t>
      </w:r>
      <w:r>
        <w:tab/>
      </w:r>
      <w:r>
        <w:tab/>
        <w:t>Energy Consumption</w:t>
      </w:r>
    </w:p>
    <w:p w14:paraId="3D6B3B3A" w14:textId="77777777" w:rsidR="00CC3426" w:rsidRDefault="00CC3426" w:rsidP="00CC3426">
      <w:pPr>
        <w:pStyle w:val="EW"/>
      </w:pPr>
      <w:r>
        <w:t>EE</w:t>
      </w:r>
      <w:r>
        <w:tab/>
      </w:r>
      <w:r>
        <w:tab/>
        <w:t>Energy Efficiency</w:t>
      </w:r>
    </w:p>
    <w:p w14:paraId="1EA365ED" w14:textId="77777777" w:rsidR="00080512" w:rsidRPr="004D3578" w:rsidRDefault="00080512">
      <w:pPr>
        <w:pStyle w:val="EW"/>
      </w:pPr>
    </w:p>
    <w:p w14:paraId="7D89FB01" w14:textId="6C87ABE8" w:rsidR="00080512" w:rsidRPr="004D3578" w:rsidRDefault="00080512">
      <w:pPr>
        <w:pStyle w:val="1"/>
      </w:pPr>
      <w:bookmarkStart w:id="59" w:name="clause4"/>
      <w:bookmarkStart w:id="60" w:name="_Toc112402474"/>
      <w:bookmarkStart w:id="61" w:name="_Toc112403524"/>
      <w:bookmarkStart w:id="62" w:name="_Toc112660796"/>
      <w:bookmarkStart w:id="63" w:name="_Toc113369776"/>
      <w:bookmarkStart w:id="64" w:name="_Toc120118707"/>
      <w:bookmarkStart w:id="65" w:name="_Toc128479563"/>
      <w:bookmarkEnd w:id="59"/>
      <w:r w:rsidRPr="004D3578">
        <w:t>4</w:t>
      </w:r>
      <w:r w:rsidRPr="004D3578">
        <w:tab/>
      </w:r>
      <w:r w:rsidR="00A67CAC">
        <w:t>Overview</w:t>
      </w:r>
      <w:bookmarkEnd w:id="60"/>
      <w:bookmarkEnd w:id="61"/>
      <w:bookmarkEnd w:id="62"/>
      <w:bookmarkEnd w:id="63"/>
      <w:bookmarkEnd w:id="64"/>
      <w:bookmarkEnd w:id="65"/>
    </w:p>
    <w:p w14:paraId="09F16AC8" w14:textId="11D5A4C1" w:rsidR="00AA002C" w:rsidRDefault="00AA002C" w:rsidP="00AA002C">
      <w:pPr>
        <w:rPr>
          <w:lang w:eastAsia="zh-CN"/>
        </w:rPr>
      </w:pPr>
      <w:r>
        <w:rPr>
          <w:lang w:eastAsia="zh-CN"/>
        </w:rPr>
        <w:t xml:space="preserve">Climate change and global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 operators around the world. Energy efficiency has been considered in many standard groups and specifications.</w:t>
      </w:r>
    </w:p>
    <w:p w14:paraId="0D9A21D9" w14:textId="5AF83FBE"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r w:rsidR="00E369CB">
        <w:t xml:space="preserve">the </w:t>
      </w:r>
      <w:r>
        <w:t xml:space="preserve">network. </w:t>
      </w:r>
    </w:p>
    <w:p w14:paraId="6D11353B" w14:textId="4C1E377C"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r w:rsidR="00E369CB">
        <w:t>them</w:t>
      </w:r>
      <w:r>
        <w: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9FC8DD1" w14:textId="6DA96D24"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r w:rsidR="00E369CB">
        <w:t>s</w:t>
      </w:r>
      <w:r>
        <w:rPr>
          <w:rFonts w:hint="eastAsia"/>
          <w:lang w:eastAsia="zh-CN"/>
        </w:rPr>
        <w:t xml:space="preserve"> </w:t>
      </w:r>
      <w:r>
        <w:t>or adjust network resource</w:t>
      </w:r>
      <w:r w:rsidR="00E369CB">
        <w:t>s</w:t>
      </w:r>
      <w:r>
        <w:t xml:space="preserve">. </w:t>
      </w:r>
    </w:p>
    <w:p w14:paraId="38D92FB7" w14:textId="3E4372CE" w:rsidR="00AA002C" w:rsidRPr="00277B6B" w:rsidRDefault="00AA002C" w:rsidP="00AA002C">
      <w:pPr>
        <w:rPr>
          <w:lang w:eastAsia="zh-CN"/>
        </w:rPr>
      </w:pPr>
      <w:r>
        <w:t>Both aspects above need more interaction</w:t>
      </w:r>
      <w:r w:rsidR="00347D4A">
        <w:t>s</w:t>
      </w:r>
      <w:r>
        <w:t xml:space="preserve"> between application</w:t>
      </w:r>
      <w:r w:rsidR="00347D4A">
        <w:t>s</w:t>
      </w:r>
      <w:r>
        <w:t xml:space="preserve"> and network</w:t>
      </w:r>
      <w:r w:rsidR="00347D4A">
        <w:t>s</w:t>
      </w:r>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1"/>
      </w:pPr>
      <w:bookmarkStart w:id="66" w:name="_Toc112402476"/>
      <w:bookmarkStart w:id="67" w:name="_Toc112403526"/>
      <w:bookmarkStart w:id="68" w:name="_Toc112660797"/>
      <w:bookmarkStart w:id="69" w:name="_Toc113369777"/>
      <w:bookmarkStart w:id="70" w:name="_Toc120118708"/>
      <w:bookmarkStart w:id="71" w:name="_Toc128479564"/>
      <w:r>
        <w:t>5</w:t>
      </w:r>
      <w:r w:rsidR="007F3B28">
        <w:tab/>
        <w:t>Use cases</w:t>
      </w:r>
      <w:bookmarkEnd w:id="66"/>
      <w:bookmarkEnd w:id="67"/>
      <w:bookmarkEnd w:id="68"/>
      <w:bookmarkEnd w:id="69"/>
      <w:bookmarkEnd w:id="70"/>
      <w:bookmarkEnd w:id="71"/>
    </w:p>
    <w:p w14:paraId="1AC0C67D" w14:textId="212DC3F1" w:rsidR="00341E0A" w:rsidRDefault="00341E0A" w:rsidP="00341E0A">
      <w:pPr>
        <w:pStyle w:val="2"/>
      </w:pPr>
      <w:bookmarkStart w:id="72" w:name="_Toc108086219"/>
      <w:bookmarkStart w:id="73" w:name="_Toc113369778"/>
      <w:bookmarkStart w:id="74" w:name="_Toc120118709"/>
      <w:bookmarkStart w:id="75" w:name="_Toc128479565"/>
      <w:bookmarkStart w:id="76" w:name="_Toc112402477"/>
      <w:bookmarkStart w:id="77" w:name="_Toc112403527"/>
      <w:bookmarkStart w:id="78" w:name="_Toc112660798"/>
      <w:r>
        <w:t>5.1</w:t>
      </w:r>
      <w:r>
        <w:tab/>
      </w:r>
      <w:bookmarkEnd w:id="72"/>
      <w:r w:rsidRPr="00367D4C">
        <w:rPr>
          <w:rFonts w:cs="Arial"/>
          <w:bCs/>
        </w:rPr>
        <w:t>Energy Utilization as a Performance Criteria for Best Effort Communication</w:t>
      </w:r>
      <w:bookmarkEnd w:id="73"/>
      <w:bookmarkEnd w:id="74"/>
      <w:bookmarkEnd w:id="75"/>
    </w:p>
    <w:p w14:paraId="708B63A0" w14:textId="26DD7E6A" w:rsidR="00341E0A" w:rsidRDefault="00341E0A" w:rsidP="00341E0A">
      <w:pPr>
        <w:pStyle w:val="3"/>
      </w:pPr>
      <w:bookmarkStart w:id="79" w:name="_Toc108086220"/>
      <w:bookmarkStart w:id="80" w:name="_Toc113369779"/>
      <w:bookmarkStart w:id="81" w:name="_Toc120118710"/>
      <w:bookmarkStart w:id="82" w:name="_Toc128479566"/>
      <w:r>
        <w:t>5.</w:t>
      </w:r>
      <w:r>
        <w:rPr>
          <w:rFonts w:eastAsia="宋体"/>
          <w:lang w:val="en-US" w:eastAsia="zh-CN"/>
        </w:rPr>
        <w:t>1</w:t>
      </w:r>
      <w:r>
        <w:t>.1</w:t>
      </w:r>
      <w:r>
        <w:tab/>
        <w:t>Description</w:t>
      </w:r>
      <w:bookmarkEnd w:id="79"/>
      <w:bookmarkEnd w:id="80"/>
      <w:bookmarkEnd w:id="81"/>
      <w:bookmarkEnd w:id="82"/>
    </w:p>
    <w:p w14:paraId="2E79F680" w14:textId="3C980BBF" w:rsidR="00341E0A" w:rsidRDefault="00341E0A" w:rsidP="00341E0A">
      <w:r>
        <w:t xml:space="preserve">Currently energy utilization and efficiency can be monitored and considered through </w:t>
      </w:r>
      <w:r w:rsidR="00347D4A">
        <w:t>O&amp;M</w:t>
      </w:r>
      <w:r>
        <w:t xml:space="preserve"> and network operation, but not as a service performance criterion, as for example bit rate, latency or availability. The guidance from SA to all working groups in [</w:t>
      </w:r>
      <w:r w:rsidR="00D34D61">
        <w:t>14</w:t>
      </w:r>
      <w:r>
        <w:t>] states</w:t>
      </w:r>
      <w:r w:rsidR="00347D4A">
        <w:t>:</w:t>
      </w:r>
      <w:r>
        <w:t xml:space="preserve">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lastRenderedPageBreak/>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04354BE4"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r w:rsidR="00347D4A">
        <w:t>,</w:t>
      </w:r>
      <w:r w:rsidRPr="00367D4C">
        <w:t xml:space="preserv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1F9C32EF" w:rsidR="00341E0A" w:rsidRDefault="00341E0A" w:rsidP="00341E0A">
      <w:r>
        <w:t xml:space="preserve">Today the </w:t>
      </w:r>
      <w:r w:rsidR="00347D4A">
        <w:t xml:space="preserve">5G system </w:t>
      </w:r>
      <w:r>
        <w:t xml:space="preserve">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w:t>
      </w:r>
      <w:r w:rsidR="00347D4A">
        <w:t>O&amp;M</w:t>
      </w:r>
      <w:r>
        <w:t xml:space="preserve">, and in the future possibly from the network (see </w:t>
      </w:r>
      <w:r w:rsidR="00347D4A">
        <w:t>5.1.5</w:t>
      </w:r>
      <w:r>
        <w:t xml:space="preserve"> which identifies a gap and opportunity), can be leveraged to make it possible to employ energy utilization information as part of service delivery.  </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240521CC" w:rsidR="00341E0A" w:rsidRPr="007C50F6" w:rsidRDefault="00341E0A" w:rsidP="00341E0A">
      <w:r>
        <w:t xml:space="preserve">A </w:t>
      </w:r>
      <w:r w:rsidR="00347D4A">
        <w:t>large-</w:t>
      </w:r>
      <w:r>
        <w:t xml:space="preserve">scale logistics company L has deployed a large number of communicating components. These are integrated into vehicles, palettes, facilities, </w:t>
      </w:r>
      <w:r w:rsidR="00347D4A">
        <w:t>etc.</w:t>
      </w:r>
      <w:r>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3"/>
      </w:pPr>
      <w:bookmarkStart w:id="83" w:name="_Toc108086221"/>
      <w:bookmarkStart w:id="84" w:name="_Toc113369780"/>
      <w:bookmarkStart w:id="85" w:name="_Toc120118711"/>
      <w:bookmarkStart w:id="86" w:name="_Toc128479567"/>
      <w:r>
        <w:t>5.</w:t>
      </w:r>
      <w:r>
        <w:rPr>
          <w:rFonts w:eastAsia="宋体"/>
          <w:lang w:val="en-US" w:eastAsia="zh-CN"/>
        </w:rPr>
        <w:t>1</w:t>
      </w:r>
      <w:r>
        <w:t>.2</w:t>
      </w:r>
      <w:r>
        <w:tab/>
        <w:t>Pre-conditions</w:t>
      </w:r>
      <w:bookmarkEnd w:id="83"/>
      <w:bookmarkEnd w:id="84"/>
      <w:bookmarkEnd w:id="85"/>
      <w:bookmarkEnd w:id="86"/>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3"/>
      </w:pPr>
      <w:bookmarkStart w:id="87" w:name="_Toc108086222"/>
      <w:bookmarkStart w:id="88" w:name="_Toc113369781"/>
      <w:bookmarkStart w:id="89" w:name="_Toc120118712"/>
      <w:bookmarkStart w:id="90" w:name="_Toc128479568"/>
      <w:r>
        <w:t>5.</w:t>
      </w:r>
      <w:r>
        <w:rPr>
          <w:rFonts w:eastAsia="宋体"/>
          <w:lang w:val="en-US" w:eastAsia="zh-CN"/>
        </w:rPr>
        <w:t>1</w:t>
      </w:r>
      <w:r>
        <w:t>.3</w:t>
      </w:r>
      <w:r>
        <w:tab/>
        <w:t>Service Flows</w:t>
      </w:r>
      <w:bookmarkEnd w:id="87"/>
      <w:bookmarkEnd w:id="88"/>
      <w:bookmarkEnd w:id="89"/>
      <w:bookmarkEnd w:id="90"/>
    </w:p>
    <w:p w14:paraId="2F42D0F7" w14:textId="73EE4BE0" w:rsidR="00341E0A" w:rsidRDefault="00341E0A" w:rsidP="00341E0A">
      <w:pPr>
        <w:pStyle w:val="B1"/>
      </w:pPr>
      <w:r>
        <w:t>1.</w:t>
      </w:r>
      <w:r>
        <w:tab/>
        <w:t xml:space="preserve">The fleet of trucks belonging to L leave the logistic center located in the middle of the uninhabited region </w:t>
      </w:r>
      <w:r w:rsidR="00347D4A">
        <w:t>hundreds</w:t>
      </w:r>
      <w:r w:rsidR="00347D4A" w:rsidDel="00347D4A">
        <w:t xml:space="preserve"> </w:t>
      </w:r>
      <w:r>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17E1B621" w:rsidR="00341E0A" w:rsidRDefault="00341E0A" w:rsidP="00341E0A">
      <w:pPr>
        <w:pStyle w:val="B1"/>
      </w:pPr>
      <w:r>
        <w:t>2.</w:t>
      </w:r>
      <w:r>
        <w:tab/>
        <w:t xml:space="preserve">As the trucks proceed into extreme low coverage, the energy utilized to communicate with the IoT devices increases. This energy utilization increase is monitored by the 5G </w:t>
      </w:r>
      <w:r w:rsidR="00D56C3F">
        <w:t xml:space="preserve">network </w:t>
      </w:r>
      <w:r>
        <w:t>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43721432" w:rsidR="00341E0A" w:rsidRDefault="00341E0A" w:rsidP="00341E0A">
      <w:pPr>
        <w:pStyle w:val="B1"/>
      </w:pPr>
      <w:r>
        <w:t>NOTE</w:t>
      </w:r>
      <w:r w:rsidR="00D56C3F">
        <w:t xml:space="preserve"> 1</w:t>
      </w:r>
      <w:r>
        <w:t>:</w:t>
      </w:r>
      <w:r>
        <w:tab/>
        <w:t>This use case does not describe how latency is increased, but does assume that this increase will result in a reduction of energy utilization. It is possible to reduce energy utilization by offering less service.</w:t>
      </w:r>
    </w:p>
    <w:p w14:paraId="4E59DEA2" w14:textId="77777777" w:rsidR="00D56C3F" w:rsidRDefault="00D56C3F" w:rsidP="00D56C3F">
      <w:r w:rsidRPr="00642025">
        <w:t xml:space="preserve">The use case description does not define how operator M offers the 'green service'. One possibility is that </w:t>
      </w:r>
      <w:r>
        <w:t xml:space="preserve">the maximum energy utilization policy applies to </w:t>
      </w:r>
      <w:r w:rsidRPr="00642025">
        <w:t>all services</w:t>
      </w:r>
      <w:r>
        <w:t xml:space="preserve"> for the subscription of a device deployed by L with operator M. This simple policy may not be appropriate if the UEs deployed by L use different kinds of services at different times. In this </w:t>
      </w:r>
      <w:r>
        <w:lastRenderedPageBreak/>
        <w:t>case, the policy would apply to specific services (service flows, etc.) A requirement at the service flow level is not pursued in this use case.</w:t>
      </w:r>
    </w:p>
    <w:p w14:paraId="68BEC976" w14:textId="77777777" w:rsidR="00D56C3F" w:rsidRDefault="00D56C3F" w:rsidP="00D56C3F">
      <w:r>
        <w:t xml:space="preserve">A further option is that specific network slices apply a 'green service' policy to all services communicating by means of that slice. </w:t>
      </w:r>
    </w:p>
    <w:p w14:paraId="7A43A12F" w14:textId="77544DE6" w:rsidR="00D56C3F" w:rsidRDefault="00D56C3F" w:rsidP="00D56C3F">
      <w:r>
        <w:t xml:space="preserve">The use case does not describe how energy utilization is determined. There is related work in SA5 and RAN3 to determine energy utilization. If energy utilization cannot be determined at the granularity, e.g. of a specific service or network slice or even the aggregate energy utilization of a subscriber, it is still possible to identify the </w:t>
      </w:r>
      <w:r>
        <w:rPr>
          <w:i/>
        </w:rPr>
        <w:t>total energy utilization</w:t>
      </w:r>
      <w:r>
        <w:t xml:space="preserve"> of different elements in the 5G network. It is therefore possible, at least in principle, to </w:t>
      </w:r>
      <w:r>
        <w:rPr>
          <w:i/>
        </w:rPr>
        <w:t>divide the total energy by the number of served sessions, subscribers, etc.</w:t>
      </w:r>
      <w:r>
        <w:t xml:space="preserve"> 'Average utilization' of a node or cell or slice, etc. is a course unit of measurement, and does not reflect the true energy utilization at the finer granularity, though it still can be a useful metric.</w:t>
      </w:r>
    </w:p>
    <w:p w14:paraId="0F8B88CE" w14:textId="77777777" w:rsidR="00D56C3F" w:rsidRPr="00A83925" w:rsidRDefault="00D56C3F" w:rsidP="00D56C3F">
      <w:pPr>
        <w:rPr>
          <w:i/>
        </w:rPr>
      </w:pPr>
      <w:r>
        <w:t xml:space="preserve">Though an averaging approach could be useful to count the </w:t>
      </w:r>
      <w:r>
        <w:rPr>
          <w:i/>
        </w:rPr>
        <w:t>total</w:t>
      </w:r>
      <w:r>
        <w:t xml:space="preserve"> amount of energy used to attribute to each subscriber, this approach is not enough to measure the </w:t>
      </w:r>
      <w:r>
        <w:rPr>
          <w:i/>
        </w:rPr>
        <w:t xml:space="preserve">rate of energy utilization </w:t>
      </w:r>
      <w:r>
        <w:t>as described in this use case</w:t>
      </w:r>
      <w:r>
        <w:rPr>
          <w:i/>
        </w:rPr>
        <w:t>.</w:t>
      </w:r>
      <w:r>
        <w:t xml:space="preserve"> For this, there would have to be finer granularity energy reporting than 'per node' or 'per cell.' Though this is not yet supported in the 5G network.</w:t>
      </w:r>
      <w:r>
        <w:rPr>
          <w:i/>
        </w:rPr>
        <w:t xml:space="preserve"> </w:t>
      </w:r>
    </w:p>
    <w:p w14:paraId="0A7D94D0" w14:textId="77777777" w:rsidR="00D56C3F" w:rsidRPr="00D56C3F" w:rsidRDefault="00D56C3F" w:rsidP="00341E0A">
      <w:pPr>
        <w:pStyle w:val="B1"/>
      </w:pPr>
    </w:p>
    <w:p w14:paraId="5E0EC4C3" w14:textId="612208BC" w:rsidR="00341E0A" w:rsidRDefault="00341E0A" w:rsidP="00341E0A">
      <w:pPr>
        <w:pStyle w:val="3"/>
      </w:pPr>
      <w:bookmarkStart w:id="91" w:name="_Toc108086223"/>
      <w:bookmarkStart w:id="92" w:name="_Toc113369782"/>
      <w:bookmarkStart w:id="93" w:name="_Toc120118713"/>
      <w:bookmarkStart w:id="94" w:name="_Toc128479569"/>
      <w:r>
        <w:t>5.</w:t>
      </w:r>
      <w:r>
        <w:rPr>
          <w:rFonts w:eastAsia="宋体"/>
          <w:lang w:val="en-US" w:eastAsia="zh-CN"/>
        </w:rPr>
        <w:t>1</w:t>
      </w:r>
      <w:r>
        <w:t>.4</w:t>
      </w:r>
      <w:r>
        <w:tab/>
        <w:t>Post-conditions</w:t>
      </w:r>
      <w:bookmarkEnd w:id="91"/>
      <w:bookmarkEnd w:id="92"/>
      <w:bookmarkEnd w:id="93"/>
      <w:bookmarkEnd w:id="94"/>
    </w:p>
    <w:p w14:paraId="779F5271" w14:textId="4914DD3D" w:rsidR="00341E0A" w:rsidRDefault="00341E0A" w:rsidP="00341E0A">
      <w:r>
        <w:t xml:space="preserve">The IoT devices in the fleet belonging to L </w:t>
      </w:r>
      <w:r w:rsidR="00005D32">
        <w:t xml:space="preserve">are </w:t>
      </w:r>
      <w:r>
        <w:t>able to communicate with varying latency, depending on the energy utilization required to serve the devices. When the UEs are in poor coverage, they communicate seldom, when under good coverage, they can communicate more frequently.</w:t>
      </w:r>
    </w:p>
    <w:p w14:paraId="362A9E94" w14:textId="62D82AB2" w:rsidR="00341E0A" w:rsidRDefault="00341E0A" w:rsidP="00341E0A">
      <w:r>
        <w:t>The total energy utilization of M's network has reduced while still providing adequate service to customer L.</w:t>
      </w:r>
    </w:p>
    <w:p w14:paraId="1C127267" w14:textId="19EACAAE" w:rsidR="00341E0A" w:rsidRPr="0005067D" w:rsidRDefault="00341E0A" w:rsidP="00341E0A">
      <w:r>
        <w:t xml:space="preserve">It is important to emphasize that there has been no trade off between 'energy efficiency' and 'service quality.' </w:t>
      </w:r>
      <w:r w:rsidR="00005D32">
        <w:t>C</w:t>
      </w:r>
      <w:r>
        <w:t xml:space="preserve">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3"/>
      </w:pPr>
      <w:bookmarkStart w:id="95" w:name="_Toc108086224"/>
      <w:bookmarkStart w:id="96" w:name="_Toc113369783"/>
      <w:bookmarkStart w:id="97" w:name="_Toc120118714"/>
      <w:bookmarkStart w:id="98" w:name="_Toc128479570"/>
      <w:r>
        <w:t>5.</w:t>
      </w:r>
      <w:r>
        <w:rPr>
          <w:rFonts w:eastAsia="宋体"/>
          <w:lang w:val="en-US" w:eastAsia="zh-CN"/>
        </w:rPr>
        <w:t>1</w:t>
      </w:r>
      <w:r>
        <w:t>.5</w:t>
      </w:r>
      <w:r>
        <w:tab/>
        <w:t>Existing feature partly or fully covering use case functionality</w:t>
      </w:r>
      <w:bookmarkEnd w:id="95"/>
      <w:bookmarkEnd w:id="96"/>
      <w:bookmarkEnd w:id="97"/>
      <w:bookmarkEnd w:id="98"/>
    </w:p>
    <w:p w14:paraId="5A778393" w14:textId="726003FF" w:rsidR="00341E0A" w:rsidRDefault="00341E0A" w:rsidP="00341E0A">
      <w:r>
        <w:t xml:space="preserve">The 5G </w:t>
      </w:r>
      <w:r w:rsidR="00D56C3F">
        <w:t>network</w:t>
      </w:r>
      <w:r>
        <w:t xml:space="preserve"> can monitor energy utilization. The existing energy utilization monitoring is done at an </w:t>
      </w:r>
      <w:r w:rsidR="00D7164D">
        <w:t>O&amp;M</w:t>
      </w:r>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r w:rsidR="00D7164D">
        <w:t xml:space="preserve">of </w:t>
      </w:r>
      <w:r w:rsidR="007836FE">
        <w:t>existing energy efficiency standardization, which includes the determining energy consumption for use in calculating energy efficiency.</w:t>
      </w:r>
    </w:p>
    <w:p w14:paraId="268EFEDC" w14:textId="68864CB7" w:rsidR="00341E0A" w:rsidRDefault="00341E0A" w:rsidP="00341E0A">
      <w:r>
        <w:t xml:space="preserve">The 5G </w:t>
      </w:r>
      <w:r w:rsidR="00D56C3F">
        <w:t>network</w:t>
      </w:r>
      <w:r>
        <w:t xml:space="preserve"> 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5F083152" w:rsidR="00341E0A" w:rsidRPr="00643093" w:rsidRDefault="00341E0A" w:rsidP="00341E0A">
      <w:r>
        <w:t>Gap: there is currently no means</w:t>
      </w:r>
      <w:r w:rsidR="00D56C3F" w:rsidRPr="00D56C3F">
        <w:t xml:space="preserve"> </w:t>
      </w:r>
      <w:r w:rsidR="00D56C3F">
        <w:t>for the 5G network</w:t>
      </w:r>
      <w:r>
        <w:t xml:space="preserve"> to determine the per </w:t>
      </w:r>
      <w:r w:rsidR="00D56C3F">
        <w:t>subscriber</w:t>
      </w:r>
      <w:r>
        <w:t xml:space="preserve"> or per </w:t>
      </w:r>
      <w:r w:rsidR="00D56C3F">
        <w:t>network slice</w:t>
      </w:r>
      <w:r>
        <w:t xml:space="preserve"> service flow energy utilization. This information is not included in network data analytic services.</w:t>
      </w:r>
    </w:p>
    <w:p w14:paraId="3BB13B33" w14:textId="4D1234F0" w:rsidR="00341E0A" w:rsidRDefault="00341E0A" w:rsidP="00341E0A">
      <w:pPr>
        <w:pStyle w:val="3"/>
      </w:pPr>
      <w:bookmarkStart w:id="99" w:name="_Toc108086225"/>
      <w:bookmarkStart w:id="100" w:name="_Toc113369784"/>
      <w:bookmarkStart w:id="101" w:name="_Toc120118715"/>
      <w:bookmarkStart w:id="102" w:name="_Toc128479571"/>
      <w:r>
        <w:t>5.</w:t>
      </w:r>
      <w:r>
        <w:rPr>
          <w:rFonts w:eastAsia="宋体"/>
          <w:lang w:val="en-US" w:eastAsia="zh-CN"/>
        </w:rPr>
        <w:t>1</w:t>
      </w:r>
      <w:r>
        <w:t>.6</w:t>
      </w:r>
      <w:r>
        <w:tab/>
        <w:t>Potential New Requirements needed to support the use case</w:t>
      </w:r>
      <w:bookmarkEnd w:id="99"/>
      <w:bookmarkEnd w:id="100"/>
      <w:bookmarkEnd w:id="101"/>
      <w:bookmarkEnd w:id="102"/>
    </w:p>
    <w:p w14:paraId="1938EDF8" w14:textId="585905C2" w:rsidR="00341E0A" w:rsidRDefault="00341E0A" w:rsidP="00341E0A">
      <w:r>
        <w:t>[PR 5.1.6-1]</w:t>
      </w:r>
      <w:r>
        <w:tab/>
        <w:t>Subject to operator</w:t>
      </w:r>
      <w:r w:rsidR="00E3282D">
        <w:t>’s</w:t>
      </w:r>
      <w:r>
        <w:t xml:space="preserve"> policy, the 5G </w:t>
      </w:r>
      <w:r w:rsidR="00D56C3F">
        <w:t>network</w:t>
      </w:r>
      <w:r>
        <w:t xml:space="preserve">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4A42F83E" w14:textId="77777777" w:rsidR="00D56C3F" w:rsidRPr="00923A9A" w:rsidRDefault="00D56C3F" w:rsidP="00D56C3F">
      <w:pPr>
        <w:pStyle w:val="NO"/>
      </w:pPr>
      <w:r>
        <w:t>NOTE 1:</w:t>
      </w:r>
      <w:r>
        <w:tab/>
        <w:t xml:space="preserve">The granularity of the subscription policies can either apply to the subscriber (all services), or to particular services. This requirement's applicability is limited to UEs that </w:t>
      </w:r>
      <w:r>
        <w:rPr>
          <w:i/>
        </w:rPr>
        <w:t>only</w:t>
      </w:r>
      <w:r>
        <w:t xml:space="preserve"> support services without QoS criteria.</w:t>
      </w:r>
    </w:p>
    <w:p w14:paraId="380DFFC9" w14:textId="6A3ED4B1" w:rsidR="00341E0A" w:rsidRDefault="00341E0A" w:rsidP="00341E0A">
      <w:r>
        <w:t>[PR 5.1.6-2]</w:t>
      </w:r>
      <w:r>
        <w:tab/>
        <w:t>Subject to operator</w:t>
      </w:r>
      <w:r w:rsidR="00E3282D">
        <w:t>’s</w:t>
      </w:r>
      <w:r>
        <w:t xml:space="preserve"> policy, the 5G </w:t>
      </w:r>
      <w:r w:rsidR="00D56C3F">
        <w:t>network</w:t>
      </w:r>
      <w:r>
        <w:t xml:space="preserve">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4332F4B" w14:textId="77777777" w:rsidR="00D56C3F" w:rsidRDefault="00D56C3F" w:rsidP="00D56C3F">
      <w:r>
        <w:t>[PR 5.1.6-3] The 5G network shall support a means to define maximum energy utilization rate with specific granularities:</w:t>
      </w:r>
    </w:p>
    <w:p w14:paraId="3AA9F00E" w14:textId="7054BACA" w:rsidR="00D56C3F" w:rsidRDefault="00D56C3F" w:rsidP="00D56C3F">
      <w:pPr>
        <w:pStyle w:val="B1"/>
      </w:pPr>
      <w:r>
        <w:t>a)</w:t>
      </w:r>
      <w:r>
        <w:tab/>
        <w:t xml:space="preserve">subscriber granularity (considering all services of the 5G network </w:t>
      </w:r>
      <w:r w:rsidRPr="00D56C3F">
        <w:t>for</w:t>
      </w:r>
      <w:r>
        <w:t xml:space="preserve"> the subscriber);</w:t>
      </w:r>
    </w:p>
    <w:p w14:paraId="246B13D4" w14:textId="77777777" w:rsidR="00D56C3F" w:rsidRDefault="00D56C3F" w:rsidP="00D56C3F">
      <w:pPr>
        <w:pStyle w:val="B1"/>
      </w:pPr>
      <w:r>
        <w:t>b)</w:t>
      </w:r>
      <w:r>
        <w:tab/>
        <w:t>network slic</w:t>
      </w:r>
      <w:r w:rsidRPr="00D56C3F">
        <w:t>e granularity.</w:t>
      </w:r>
      <w:r>
        <w:t xml:space="preserve"> </w:t>
      </w:r>
    </w:p>
    <w:p w14:paraId="3AE479CB" w14:textId="77777777" w:rsidR="00D56C3F" w:rsidRPr="00003CD4" w:rsidRDefault="00D56C3F" w:rsidP="00D56C3F">
      <w:pPr>
        <w:pStyle w:val="NO"/>
      </w:pPr>
      <w:r w:rsidRPr="00003CD4">
        <w:lastRenderedPageBreak/>
        <w:t>NOTE 2:</w:t>
      </w:r>
      <w:r w:rsidRPr="00003CD4">
        <w:tab/>
        <w:t xml:space="preserve">The energy </w:t>
      </w:r>
      <w:r>
        <w:t>utilization</w:t>
      </w:r>
      <w:r w:rsidRPr="00003CD4">
        <w:t xml:space="preserve"> of the UE is out of scope of this requirement.</w:t>
      </w:r>
    </w:p>
    <w:p w14:paraId="1530BC6E" w14:textId="02A0CF14" w:rsidR="00D56C3F" w:rsidRDefault="00D56C3F" w:rsidP="00D56C3F">
      <w:r>
        <w:t>[PR 5.1.6-4]</w:t>
      </w:r>
      <w:r>
        <w:tab/>
        <w:t>Subject to operator's policy, the 5G network shall support energy utilization monitoring at per network slice and per subscriber granularity.</w:t>
      </w:r>
    </w:p>
    <w:p w14:paraId="7497D00E" w14:textId="6E248558" w:rsidR="00341E0A" w:rsidRDefault="00D56C3F" w:rsidP="00D56C3F">
      <w:pPr>
        <w:pStyle w:val="NO"/>
      </w:pPr>
      <w:r>
        <w:t>NOTE 3:</w:t>
      </w:r>
      <w:r>
        <w:tab/>
        <w:t>Energy utilization monitoring as described in the preceding requirement is done by means of averaging or applying a statistical model. The requirement does not imply that some form of 'real time' monitoring is required.</w:t>
      </w:r>
    </w:p>
    <w:p w14:paraId="162D42F1" w14:textId="0A1C7410" w:rsidR="00523B1B" w:rsidRDefault="00523B1B" w:rsidP="00523B1B">
      <w:pPr>
        <w:pStyle w:val="2"/>
      </w:pPr>
      <w:bookmarkStart w:id="103" w:name="_Toc120118716"/>
      <w:bookmarkStart w:id="104" w:name="_Toc128479572"/>
      <w:r>
        <w:t>5.</w:t>
      </w:r>
      <w:r w:rsidR="00EC4101">
        <w:t>2</w:t>
      </w:r>
      <w:r>
        <w:tab/>
        <w:t xml:space="preserve">Use case on </w:t>
      </w:r>
      <w:r w:rsidRPr="00E946E5">
        <w:t>supporting different energy</w:t>
      </w:r>
      <w:r w:rsidR="00815ECB">
        <w:t>-related</w:t>
      </w:r>
      <w:r w:rsidR="00815ECB" w:rsidRPr="00815ECB">
        <w:t xml:space="preserve"> </w:t>
      </w:r>
      <w:r w:rsidR="00815ECB">
        <w:t>SLAs</w:t>
      </w:r>
      <w:r w:rsidRPr="00E946E5">
        <w:t xml:space="preserve"> in industrial campus</w:t>
      </w:r>
      <w:bookmarkEnd w:id="103"/>
      <w:bookmarkEnd w:id="104"/>
    </w:p>
    <w:p w14:paraId="616DDD62" w14:textId="3DF5B6B7" w:rsidR="00523B1B" w:rsidRDefault="00523B1B" w:rsidP="00523B1B">
      <w:pPr>
        <w:pStyle w:val="3"/>
      </w:pPr>
      <w:bookmarkStart w:id="105" w:name="_Toc354590101"/>
      <w:bookmarkStart w:id="106" w:name="_Toc355779204"/>
      <w:bookmarkStart w:id="107" w:name="_Toc354586742"/>
      <w:bookmarkStart w:id="108" w:name="_Toc120118717"/>
      <w:bookmarkStart w:id="109" w:name="_Toc128479573"/>
      <w:bookmarkEnd w:id="105"/>
      <w:bookmarkEnd w:id="106"/>
      <w:bookmarkEnd w:id="107"/>
      <w:r>
        <w:t>5.</w:t>
      </w:r>
      <w:r w:rsidR="00EC4101">
        <w:t>2</w:t>
      </w:r>
      <w:r>
        <w:t>.1</w:t>
      </w:r>
      <w:r>
        <w:tab/>
        <w:t>Description</w:t>
      </w:r>
      <w:bookmarkEnd w:id="108"/>
      <w:bookmarkEnd w:id="109"/>
    </w:p>
    <w:p w14:paraId="4ED2DD88" w14:textId="45F948E6" w:rsidR="00523B1B" w:rsidRDefault="00523B1B" w:rsidP="00523B1B">
      <w:pPr>
        <w:rPr>
          <w:rFonts w:eastAsia="等线"/>
          <w:lang w:eastAsia="zh-CN"/>
        </w:rPr>
      </w:pPr>
      <w:r>
        <w:t>Industrial campus</w:t>
      </w:r>
      <w:r w:rsidR="00D7164D">
        <w:t>es</w:t>
      </w:r>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3"/>
      </w:pPr>
      <w:bookmarkStart w:id="110" w:name="_Toc354590102"/>
      <w:bookmarkStart w:id="111" w:name="_Toc355779205"/>
      <w:bookmarkStart w:id="112" w:name="_Toc354586743"/>
      <w:bookmarkStart w:id="113" w:name="_Toc120118718"/>
      <w:bookmarkStart w:id="114" w:name="_Toc128479574"/>
      <w:bookmarkEnd w:id="110"/>
      <w:bookmarkEnd w:id="111"/>
      <w:bookmarkEnd w:id="112"/>
      <w:r>
        <w:t>5.</w:t>
      </w:r>
      <w:r w:rsidR="00EC4101">
        <w:t>2</w:t>
      </w:r>
      <w:r>
        <w:t>.2</w:t>
      </w:r>
      <w:r>
        <w:tab/>
        <w:t>Pre-conditions</w:t>
      </w:r>
      <w:bookmarkEnd w:id="113"/>
      <w:bookmarkEnd w:id="114"/>
    </w:p>
    <w:p w14:paraId="56BD6C6A" w14:textId="13BF4DFB" w:rsidR="00523B1B" w:rsidRDefault="00523B1B" w:rsidP="00523B1B">
      <w:pPr>
        <w:rPr>
          <w:lang w:eastAsia="zh-Hans"/>
        </w:rPr>
      </w:pPr>
      <w:r>
        <w:t>F</w:t>
      </w:r>
      <w:r>
        <w:rPr>
          <w:rFonts w:hint="eastAsia"/>
        </w:rPr>
        <w:t>actory</w:t>
      </w:r>
      <w:r>
        <w:t xml:space="preserve"> F, a smart manufacturing factory locates in a remote area outside </w:t>
      </w:r>
      <w:r w:rsidR="00D7164D">
        <w:t xml:space="preserve">the </w:t>
      </w:r>
      <w:r>
        <w:t>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w:t>
      </w:r>
      <w:r w:rsidR="00815ECB">
        <w:rPr>
          <w:lang w:eastAsia="zh-Hans"/>
        </w:rPr>
        <w:t>reduce</w:t>
      </w:r>
      <w:r>
        <w:rPr>
          <w:lang w:eastAsia="zh-Hans"/>
        </w:rPr>
        <w:t xml:space="preserve"> energy consumption by changing </w:t>
      </w:r>
      <w:r w:rsidR="00815ECB">
        <w:rPr>
          <w:lang w:eastAsia="zh-Hans"/>
        </w:rPr>
        <w:t xml:space="preserve">the </w:t>
      </w:r>
      <w:r>
        <w:t xml:space="preserve">energy </w:t>
      </w:r>
      <w:r w:rsidR="00815ECB">
        <w:rPr>
          <w:lang w:val="en-US" w:eastAsia="zh-Hans"/>
        </w:rPr>
        <w:t>state</w:t>
      </w:r>
      <w:r>
        <w:t xml:space="preserve"> of network functions used locally</w:t>
      </w:r>
      <w:r w:rsidR="00815ECB">
        <w:t xml:space="preserve"> (e.g. to “energy saving” state)</w:t>
      </w:r>
      <w:r>
        <w:t>, and the action can be activated either by pre-configured policy or by notification from Factory F.</w:t>
      </w:r>
    </w:p>
    <w:p w14:paraId="3BF4FDD1" w14:textId="4300D28D" w:rsidR="00523B1B" w:rsidRDefault="00523B1B" w:rsidP="00523B1B">
      <w:pPr>
        <w:pStyle w:val="3"/>
      </w:pPr>
      <w:bookmarkStart w:id="115" w:name="_Toc354590103"/>
      <w:bookmarkStart w:id="116" w:name="_Toc354586744"/>
      <w:bookmarkStart w:id="117" w:name="_Toc355779206"/>
      <w:bookmarkStart w:id="118" w:name="_Toc120118719"/>
      <w:bookmarkStart w:id="119" w:name="_Toc128479575"/>
      <w:bookmarkEnd w:id="115"/>
      <w:bookmarkEnd w:id="116"/>
      <w:bookmarkEnd w:id="117"/>
      <w:r>
        <w:t>5.</w:t>
      </w:r>
      <w:r w:rsidR="00EC4101">
        <w:t>2</w:t>
      </w:r>
      <w:r>
        <w:t>.3</w:t>
      </w:r>
      <w:r>
        <w:tab/>
        <w:t>Service Flows</w:t>
      </w:r>
      <w:bookmarkEnd w:id="118"/>
      <w:bookmarkEnd w:id="119"/>
    </w:p>
    <w:p w14:paraId="40BA1690" w14:textId="797488BA" w:rsidR="00523B1B" w:rsidRDefault="00523B1B" w:rsidP="00523B1B">
      <w:r>
        <w:rPr>
          <w:rFonts w:eastAsia="等线" w:hint="eastAsia"/>
          <w:lang w:eastAsia="zh-CN"/>
        </w:rPr>
        <w:t>1</w:t>
      </w:r>
      <w:r>
        <w:rPr>
          <w:rFonts w:eastAsia="等线"/>
          <w:lang w:eastAsia="zh-CN"/>
        </w:rPr>
        <w:t xml:space="preserve">.  </w:t>
      </w:r>
      <w:r>
        <w:t xml:space="preserve">Operator T </w:t>
      </w:r>
      <w:r w:rsidR="00D7164D">
        <w:t xml:space="preserve">provides </w:t>
      </w:r>
      <w:r>
        <w:t xml:space="preserve">a dedicate set of UPF and MEC platform for factory F. Factory F is an environmental </w:t>
      </w:r>
      <w:r w:rsidR="00D7164D">
        <w:t>conscious</w:t>
      </w:r>
      <w:r w:rsidR="00D7164D" w:rsidDel="00D7164D">
        <w:t xml:space="preserve"> </w:t>
      </w:r>
      <w:r>
        <w:t xml:space="preserve"> enterprise </w:t>
      </w:r>
      <w:r w:rsidR="00D7164D">
        <w:t>that</w:t>
      </w:r>
      <w:r w:rsidR="00D7164D" w:rsidDel="00D7164D">
        <w:t xml:space="preserve"> </w:t>
      </w:r>
      <w:r>
        <w:t>care</w:t>
      </w:r>
      <w:r w:rsidR="00D7164D">
        <w:t>s</w:t>
      </w:r>
      <w:r>
        <w:t xml:space="preserve"> about energy </w:t>
      </w:r>
      <w:r w:rsidR="00815ECB">
        <w:t xml:space="preserve">saving (and </w:t>
      </w:r>
      <w:r>
        <w:t>efficiency</w:t>
      </w:r>
      <w:r w:rsidR="00815ECB">
        <w:t>)</w:t>
      </w:r>
      <w:r>
        <w:t xml:space="preserve"> along its whole industrial chain.</w:t>
      </w:r>
    </w:p>
    <w:p w14:paraId="3E0071C6" w14:textId="06AE3B9A" w:rsidR="00523B1B" w:rsidRDefault="00523B1B" w:rsidP="00523B1B">
      <w:r>
        <w:t xml:space="preserve">2. </w:t>
      </w:r>
      <w:r w:rsidR="00D7164D">
        <w:t>When</w:t>
      </w:r>
      <w:r w:rsidR="00D7164D" w:rsidDel="00D7164D">
        <w:t xml:space="preserve"> </w:t>
      </w:r>
      <w:r>
        <w:t>the manufacturing load of Factory F reaches a certain threshold</w:t>
      </w:r>
      <w:r w:rsidR="00D7164D">
        <w:t xml:space="preserve"> (lower or higher)</w:t>
      </w:r>
      <w:r>
        <w:t xml:space="preserve">, which is evaluated by Factory F, a notification will be sent to Operator T. </w:t>
      </w:r>
    </w:p>
    <w:p w14:paraId="32197C24" w14:textId="2AB42DE9" w:rsidR="00523B1B" w:rsidRDefault="00523B1B" w:rsidP="00523B1B">
      <w:r>
        <w:t xml:space="preserve">3.  Operator T will change the energy </w:t>
      </w:r>
      <w:r w:rsidR="00815ECB">
        <w:t>state</w:t>
      </w:r>
      <w:r>
        <w:t xml:space="preserve"> of </w:t>
      </w:r>
      <w:r w:rsidR="00D7164D">
        <w:t xml:space="preserve">the dedicated </w:t>
      </w:r>
      <w:r>
        <w:t>network functions</w:t>
      </w:r>
      <w:r w:rsidR="00D7164D" w:rsidRPr="00D7164D">
        <w:t xml:space="preserve"> </w:t>
      </w:r>
      <w:r w:rsidR="00D7164D">
        <w:t>accordingly</w:t>
      </w:r>
      <w:r>
        <w:t xml:space="preserve"> </w:t>
      </w:r>
      <w:r w:rsidR="00815ECB">
        <w:t xml:space="preserve">to energy saving, </w:t>
      </w:r>
      <w:r>
        <w:t>based on the pre-agreed policy with Factory F.</w:t>
      </w:r>
    </w:p>
    <w:p w14:paraId="16BC484C" w14:textId="2F175431" w:rsidR="00523B1B" w:rsidRDefault="00523B1B" w:rsidP="00523B1B">
      <w:pPr>
        <w:rPr>
          <w:lang w:eastAsia="zh-Hans"/>
        </w:rPr>
      </w:pPr>
      <w:r>
        <w:t xml:space="preserve">4. After one year of this kind of usage, the charging information of </w:t>
      </w:r>
      <w:r w:rsidR="00AE746F">
        <w:t xml:space="preserve">the </w:t>
      </w:r>
      <w:r>
        <w:t xml:space="preserve">communication service will consider the actual usage time of </w:t>
      </w:r>
      <w:r w:rsidR="00AE746F">
        <w:t xml:space="preserve">the </w:t>
      </w:r>
      <w:r>
        <w:t xml:space="preserve">different energy </w:t>
      </w:r>
      <w:r w:rsidR="00815ECB">
        <w:rPr>
          <w:lang w:val="en-US" w:eastAsia="zh-Hans"/>
        </w:rPr>
        <w:t>states</w:t>
      </w:r>
      <w:r>
        <w:t>.</w:t>
      </w:r>
    </w:p>
    <w:p w14:paraId="502E4F92" w14:textId="7A94DFDE" w:rsidR="00523B1B" w:rsidRDefault="00523B1B" w:rsidP="00523B1B">
      <w:pPr>
        <w:pStyle w:val="3"/>
      </w:pPr>
      <w:bookmarkStart w:id="120" w:name="_Toc354586745"/>
      <w:bookmarkStart w:id="121" w:name="_Toc354590104"/>
      <w:bookmarkStart w:id="122" w:name="_Toc355779207"/>
      <w:bookmarkStart w:id="123" w:name="_Toc120118720"/>
      <w:bookmarkStart w:id="124" w:name="_Toc128479576"/>
      <w:bookmarkEnd w:id="120"/>
      <w:bookmarkEnd w:id="121"/>
      <w:bookmarkEnd w:id="122"/>
      <w:r>
        <w:t>5.</w:t>
      </w:r>
      <w:r w:rsidR="00EC4101">
        <w:t>2</w:t>
      </w:r>
      <w:r>
        <w:t>.4</w:t>
      </w:r>
      <w:r>
        <w:tab/>
        <w:t>Post-conditions</w:t>
      </w:r>
      <w:bookmarkEnd w:id="123"/>
      <w:bookmarkEnd w:id="124"/>
    </w:p>
    <w:p w14:paraId="1BAF6437" w14:textId="2D059A11" w:rsidR="00523B1B" w:rsidRDefault="00523B1B" w:rsidP="00523B1B">
      <w:pPr>
        <w:rPr>
          <w:rFonts w:eastAsia="Calibri"/>
        </w:rPr>
      </w:pPr>
      <w:r>
        <w:t xml:space="preserve">Manufacturing of Factory F will be not affected, while energy consumption of </w:t>
      </w:r>
      <w:r w:rsidR="00AE746F">
        <w:t xml:space="preserve">the </w:t>
      </w:r>
      <w:r>
        <w:t xml:space="preserve">communication </w:t>
      </w:r>
      <w:r w:rsidR="00AE746F">
        <w:t xml:space="preserve">service </w:t>
      </w:r>
      <w:r>
        <w:t xml:space="preserve">could be saved by dynamically changing energy </w:t>
      </w:r>
      <w:r w:rsidR="00815ECB">
        <w:rPr>
          <w:lang w:val="en-US" w:eastAsia="zh-Hans"/>
        </w:rPr>
        <w:t>states</w:t>
      </w:r>
      <w:r>
        <w:t xml:space="preserve"> of network functions, and the expenses of </w:t>
      </w:r>
      <w:r w:rsidR="00AE746F">
        <w:t xml:space="preserve">the </w:t>
      </w:r>
      <w:r>
        <w:t>communication service will be lower to encourage this kind of environmental-friendly action.</w:t>
      </w:r>
    </w:p>
    <w:p w14:paraId="32A45318" w14:textId="26824702" w:rsidR="00523B1B" w:rsidRDefault="00523B1B" w:rsidP="00523B1B">
      <w:pPr>
        <w:pStyle w:val="3"/>
      </w:pPr>
      <w:bookmarkStart w:id="125" w:name="_Toc354586747"/>
      <w:bookmarkStart w:id="126" w:name="_Toc355779209"/>
      <w:bookmarkStart w:id="127" w:name="_Toc354590106"/>
      <w:bookmarkStart w:id="128" w:name="_Toc120118721"/>
      <w:bookmarkStart w:id="129" w:name="_Toc128479577"/>
      <w:bookmarkEnd w:id="125"/>
      <w:bookmarkEnd w:id="126"/>
      <w:bookmarkEnd w:id="127"/>
      <w:r>
        <w:t>5.</w:t>
      </w:r>
      <w:r w:rsidR="00EC4101">
        <w:t>2</w:t>
      </w:r>
      <w:r>
        <w:t>.5</w:t>
      </w:r>
      <w:r>
        <w:tab/>
        <w:t>Existing features partly or fully covering the use case functionality</w:t>
      </w:r>
      <w:bookmarkEnd w:id="128"/>
      <w:bookmarkEnd w:id="129"/>
    </w:p>
    <w:p w14:paraId="651493A3" w14:textId="1A8E06E1"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r w:rsidR="00AE746F">
        <w:rPr>
          <w:lang w:val="en-US" w:eastAsia="zh-Hans"/>
        </w:rPr>
        <w:t xml:space="preserve"> [6]</w:t>
      </w:r>
      <w:r>
        <w:rPr>
          <w:lang w:eastAsia="zh-Hans"/>
        </w:rPr>
        <w:t>,</w:t>
      </w:r>
      <w:r>
        <w:t xml:space="preserve"> there</w:t>
      </w:r>
      <w:r w:rsidR="00AE746F">
        <w:t xml:space="preserve"> are</w:t>
      </w:r>
      <w:r>
        <w:t xml:space="preserve"> existing requirements </w:t>
      </w:r>
      <w:r w:rsidR="00AE746F">
        <w:t xml:space="preserve">to </w:t>
      </w:r>
      <w:r w:rsidRPr="00741A6B">
        <w:t>switch off edge UPFs during off-peak hours</w:t>
      </w:r>
      <w:r w:rsidR="00AE746F">
        <w:t>:</w:t>
      </w:r>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3"/>
      </w:pPr>
      <w:bookmarkStart w:id="130" w:name="_Toc120118722"/>
      <w:bookmarkStart w:id="131" w:name="_Toc128479578"/>
      <w:r>
        <w:lastRenderedPageBreak/>
        <w:t>5.</w:t>
      </w:r>
      <w:r w:rsidR="00EC4101">
        <w:t>2</w:t>
      </w:r>
      <w:r>
        <w:t>.6</w:t>
      </w:r>
      <w:r>
        <w:tab/>
        <w:t>Potential New Requirements needed to support the use case</w:t>
      </w:r>
      <w:bookmarkEnd w:id="130"/>
      <w:bookmarkEnd w:id="131"/>
    </w:p>
    <w:p w14:paraId="68D67CC8" w14:textId="7AF864B6" w:rsidR="00523B1B" w:rsidRDefault="00523B1B" w:rsidP="00523B1B">
      <w:r>
        <w:t>[PR 5.</w:t>
      </w:r>
      <w:r w:rsidR="00EC4101">
        <w:t>2</w:t>
      </w:r>
      <w:r>
        <w:t xml:space="preserve">.6-1] </w:t>
      </w:r>
      <w:r w:rsidR="00815ECB">
        <w:t xml:space="preserve">The </w:t>
      </w:r>
      <w:r>
        <w:t xml:space="preserve">5G system shall support different energy </w:t>
      </w:r>
      <w:r w:rsidR="00815ECB">
        <w:rPr>
          <w:rFonts w:hint="eastAsia"/>
          <w:lang w:val="en-US" w:eastAsia="zh-Hans"/>
        </w:rPr>
        <w:t>states</w:t>
      </w:r>
      <w:r>
        <w:t xml:space="preserve"> of </w:t>
      </w:r>
      <w:r w:rsidR="00815ECB">
        <w:t xml:space="preserve">network elements and </w:t>
      </w:r>
      <w:r>
        <w:t>network functions.</w:t>
      </w:r>
    </w:p>
    <w:p w14:paraId="077DEB03" w14:textId="7ACE7201" w:rsidR="00523B1B" w:rsidRDefault="00523B1B" w:rsidP="00523B1B">
      <w:r>
        <w:t>[PR 5.</w:t>
      </w:r>
      <w:r w:rsidR="00EC4101">
        <w:t>2</w:t>
      </w:r>
      <w:r>
        <w:t xml:space="preserve">.6-2] </w:t>
      </w:r>
      <w:r w:rsidR="00815ECB">
        <w:t xml:space="preserve">The </w:t>
      </w:r>
      <w:r>
        <w:t xml:space="preserve">5G system shall support dynamic changes of energy </w:t>
      </w:r>
      <w:r w:rsidR="00815ECB">
        <w:rPr>
          <w:rFonts w:hint="eastAsia"/>
          <w:lang w:val="en-US" w:eastAsia="zh-Hans"/>
        </w:rPr>
        <w:t>states</w:t>
      </w:r>
      <w:r>
        <w:t xml:space="preserve"> of </w:t>
      </w:r>
      <w:r w:rsidR="00815ECB">
        <w:t xml:space="preserve">network elements and </w:t>
      </w:r>
      <w:r>
        <w:t>network functions</w:t>
      </w:r>
      <w:r w:rsidR="00815ECB">
        <w:t>,</w:t>
      </w:r>
      <w:r>
        <w:t xml:space="preserve">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5D45519A" w:rsidR="00523B1B" w:rsidRDefault="00523B1B" w:rsidP="00523B1B">
      <w:r>
        <w:t>NOTE 1: Pre-configured policy may include</w:t>
      </w:r>
      <w:r w:rsidR="00AE746F">
        <w:t>:</w:t>
      </w:r>
      <w:r>
        <w:t xml:space="preserve"> the time of changing energy </w:t>
      </w:r>
      <w:r w:rsidR="00815ECB">
        <w:rPr>
          <w:rFonts w:hint="eastAsia"/>
          <w:lang w:val="en-US" w:eastAsia="zh-Hans"/>
        </w:rPr>
        <w:t>states</w:t>
      </w:r>
      <w:r>
        <w:t xml:space="preserve">, which energy </w:t>
      </w:r>
      <w:r w:rsidR="00815ECB">
        <w:rPr>
          <w:rFonts w:hint="eastAsia"/>
          <w:lang w:val="en-US" w:eastAsia="zh-Hans"/>
        </w:rPr>
        <w:t>state</w:t>
      </w:r>
      <w:r>
        <w:t xml:space="preserve"> map to which level of load, etc.</w:t>
      </w:r>
    </w:p>
    <w:p w14:paraId="2CE88C01" w14:textId="10315CBE" w:rsidR="00523B1B" w:rsidRDefault="00523B1B" w:rsidP="006D6595">
      <w:pPr>
        <w:jc w:val="both"/>
      </w:pPr>
      <w:r>
        <w:t>[PR 5.</w:t>
      </w:r>
      <w:r w:rsidR="00EC4101">
        <w:t>2</w:t>
      </w:r>
      <w:r>
        <w:t xml:space="preserve">.6-3] </w:t>
      </w:r>
      <w:r w:rsidR="00815ECB">
        <w:t xml:space="preserve">The </w:t>
      </w:r>
      <w:r>
        <w:t xml:space="preserve">5G system shall support different charging mechanisms </w:t>
      </w:r>
      <w:r w:rsidR="00815ECB">
        <w:t>based on the</w:t>
      </w:r>
      <w:r>
        <w:t xml:space="preserve"> different energy </w:t>
      </w:r>
      <w:r w:rsidR="00815ECB">
        <w:rPr>
          <w:rFonts w:hint="eastAsia"/>
          <w:lang w:val="en-US" w:eastAsia="zh-Hans"/>
        </w:rPr>
        <w:t>states</w:t>
      </w:r>
      <w:r>
        <w:t xml:space="preserve"> of </w:t>
      </w:r>
      <w:r w:rsidR="00815ECB">
        <w:t xml:space="preserve">network elements and </w:t>
      </w:r>
      <w:r>
        <w:t>network functions.</w:t>
      </w:r>
      <w:r w:rsidR="00EC4101">
        <w:t xml:space="preserve"> </w:t>
      </w:r>
    </w:p>
    <w:p w14:paraId="164C7B57" w14:textId="24965530" w:rsidR="006D6595" w:rsidRPr="006D6595" w:rsidRDefault="006D6595" w:rsidP="006D6595">
      <w:pPr>
        <w:pStyle w:val="2"/>
      </w:pPr>
      <w:bookmarkStart w:id="132" w:name="_Toc120118723"/>
      <w:bookmarkStart w:id="133" w:name="_Toc128479579"/>
      <w:r>
        <w:t>5.3</w:t>
      </w:r>
      <w:r>
        <w:tab/>
      </w:r>
      <w:r w:rsidRPr="006D6595">
        <w:t>Energy usage exposure considering possible deployment scenarios</w:t>
      </w:r>
      <w:bookmarkEnd w:id="132"/>
      <w:bookmarkEnd w:id="133"/>
      <w:r w:rsidRPr="006D6595">
        <w:t xml:space="preserve"> </w:t>
      </w:r>
    </w:p>
    <w:p w14:paraId="0F247D51" w14:textId="1F937C3D" w:rsidR="006D6595" w:rsidRDefault="006D6595" w:rsidP="006D6595">
      <w:pPr>
        <w:pStyle w:val="3"/>
      </w:pPr>
      <w:bookmarkStart w:id="134" w:name="_Toc120118724"/>
      <w:bookmarkStart w:id="135" w:name="_Toc128479580"/>
      <w:r>
        <w:t>5.</w:t>
      </w:r>
      <w:r>
        <w:rPr>
          <w:lang w:val="en-US" w:eastAsia="zh-CN"/>
        </w:rPr>
        <w:t>3</w:t>
      </w:r>
      <w:r>
        <w:t>.1</w:t>
      </w:r>
      <w:r>
        <w:tab/>
        <w:t>Description</w:t>
      </w:r>
      <w:bookmarkEnd w:id="134"/>
      <w:bookmarkEnd w:id="135"/>
    </w:p>
    <w:p w14:paraId="05E8558F" w14:textId="77777777"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3"/>
      </w:pPr>
      <w:bookmarkStart w:id="136" w:name="_Toc120118725"/>
      <w:bookmarkStart w:id="137" w:name="_Toc128479581"/>
      <w:r>
        <w:t>5.</w:t>
      </w:r>
      <w:r>
        <w:rPr>
          <w:lang w:val="en-US" w:eastAsia="zh-CN"/>
        </w:rPr>
        <w:t>3</w:t>
      </w:r>
      <w:r>
        <w:t>.2</w:t>
      </w:r>
      <w:r>
        <w:tab/>
        <w:t>Pre-conditions</w:t>
      </w:r>
      <w:bookmarkEnd w:id="136"/>
      <w:bookmarkEnd w:id="137"/>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287A895D" w:rsidR="006D6595" w:rsidRDefault="006D6595" w:rsidP="006D6595">
      <w:pPr>
        <w:rPr>
          <w:lang w:val="en-US" w:eastAsia="zh-CN"/>
        </w:rPr>
      </w:pPr>
      <w:r>
        <w:rPr>
          <w:lang w:val="en-US" w:eastAsia="zh-CN"/>
        </w:rPr>
        <w:t xml:space="preserve">In the 5G network “N”, some of the gNBs can </w:t>
      </w:r>
      <w:r>
        <w:rPr>
          <w:rFonts w:hint="eastAsia"/>
          <w:lang w:val="en-US" w:eastAsia="zh-CN"/>
        </w:rPr>
        <w:t xml:space="preserve">support dual-connectivity. In order to achieve more flexible deployment and reduce the cost, 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62F425E8" w:rsidR="006D6595" w:rsidRDefault="006D6595" w:rsidP="006D6595">
      <w:pPr>
        <w:rPr>
          <w:lang w:val="en-US" w:eastAsia="zh-CN"/>
        </w:rPr>
      </w:pPr>
      <w:r>
        <w:rPr>
          <w:lang w:val="en-US" w:eastAsia="zh-CN"/>
        </w:rPr>
        <w:t xml:space="preserve">Industry customers C and D have also subscribed the “Green Energy Moni” value-added service from network operator A, thus they can access energy usage information corresponding to their respective network functions from </w:t>
      </w:r>
      <w:r w:rsidR="009D4BA1">
        <w:rPr>
          <w:lang w:val="en-US" w:eastAsia="zh-CN"/>
        </w:rPr>
        <w:t xml:space="preserve">a </w:t>
      </w:r>
      <w:r>
        <w:rPr>
          <w:lang w:val="en-US" w:eastAsia="zh-CN"/>
        </w:rPr>
        <w:t xml:space="preserve">web application provided by Operator A. </w:t>
      </w:r>
    </w:p>
    <w:p w14:paraId="3A7AB22A" w14:textId="1FC21B54" w:rsidR="006D6595" w:rsidRDefault="006D6595" w:rsidP="006D6595">
      <w:pPr>
        <w:pStyle w:val="3"/>
      </w:pPr>
      <w:bookmarkStart w:id="138" w:name="_Toc120118726"/>
      <w:bookmarkStart w:id="139" w:name="_Toc128479582"/>
      <w:r>
        <w:t>5.</w:t>
      </w:r>
      <w:r>
        <w:rPr>
          <w:lang w:val="en-US" w:eastAsia="zh-CN"/>
        </w:rPr>
        <w:t>3</w:t>
      </w:r>
      <w:r>
        <w:t>.3</w:t>
      </w:r>
      <w:r>
        <w:tab/>
        <w:t>Service Flows</w:t>
      </w:r>
      <w:bookmarkEnd w:id="138"/>
      <w:bookmarkEnd w:id="139"/>
    </w:p>
    <w:p w14:paraId="1011D612" w14:textId="7FF47140"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“N” of operator A acquires the energy usage information of related 5G network functions serving customers C and D.</w:t>
      </w:r>
    </w:p>
    <w:p w14:paraId="174E17BB" w14:textId="4190CD28"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 xml:space="preserve">stomer C asks the “Green Energy Moni” of Operator A to provide the network energy usage information associated </w:t>
      </w:r>
      <w:r w:rsidR="009D4BA1">
        <w:rPr>
          <w:lang w:val="en-US" w:eastAsia="zh-CN"/>
        </w:rPr>
        <w:t xml:space="preserve">with </w:t>
      </w:r>
      <w:r>
        <w:rPr>
          <w:lang w:val="en-US" w:eastAsia="zh-CN"/>
        </w:rPr>
        <w:t>the 5G network functions serving it via dual-connectivity deployment.</w:t>
      </w:r>
    </w:p>
    <w:p w14:paraId="29F11456" w14:textId="77777777"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20A5F1F3" w14:textId="046DBBA0"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usage information associated </w:t>
      </w:r>
      <w:r w:rsidR="009D4BA1">
        <w:rPr>
          <w:lang w:val="en-US" w:eastAsia="zh-CN"/>
        </w:rPr>
        <w:t xml:space="preserve">with </w:t>
      </w:r>
      <w:r>
        <w:rPr>
          <w:lang w:val="en-US" w:eastAsia="zh-CN"/>
        </w:rPr>
        <w:t>the 5G network functions serving it via DU deployment.</w:t>
      </w:r>
    </w:p>
    <w:p w14:paraId="193FAE6D" w14:textId="7777777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705B600D" w14:textId="016D74E4" w:rsidR="006D6595" w:rsidRDefault="006D6595" w:rsidP="006D6595">
      <w:pPr>
        <w:pStyle w:val="3"/>
      </w:pPr>
      <w:bookmarkStart w:id="140" w:name="_Toc120118727"/>
      <w:bookmarkStart w:id="141" w:name="_Toc128479583"/>
      <w:r>
        <w:t>5.</w:t>
      </w:r>
      <w:r>
        <w:rPr>
          <w:lang w:val="en-US" w:eastAsia="zh-CN"/>
        </w:rPr>
        <w:t>3</w:t>
      </w:r>
      <w:r>
        <w:t>.4</w:t>
      </w:r>
      <w:r>
        <w:tab/>
        <w:t>Post-conditions</w:t>
      </w:r>
      <w:bookmarkEnd w:id="140"/>
      <w:bookmarkEnd w:id="141"/>
    </w:p>
    <w:p w14:paraId="7C80B34D" w14:textId="77777777" w:rsidR="006D6595" w:rsidRDefault="006D6595" w:rsidP="006D6595">
      <w:pPr>
        <w:rPr>
          <w:lang w:val="en-US" w:eastAsia="zh-CN"/>
        </w:rPr>
      </w:pPr>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3"/>
      </w:pPr>
      <w:bookmarkStart w:id="142" w:name="_Toc120118728"/>
      <w:bookmarkStart w:id="143" w:name="_Toc128479584"/>
      <w:r>
        <w:t>5.</w:t>
      </w:r>
      <w:r>
        <w:rPr>
          <w:lang w:val="en-US" w:eastAsia="zh-CN"/>
        </w:rPr>
        <w:t>3</w:t>
      </w:r>
      <w:r>
        <w:t>.5</w:t>
      </w:r>
      <w:r>
        <w:tab/>
        <w:t>Existing features partly or fully covering the use case functionality</w:t>
      </w:r>
      <w:bookmarkEnd w:id="142"/>
      <w:bookmarkEnd w:id="143"/>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3"/>
      </w:pPr>
      <w:bookmarkStart w:id="144" w:name="_Toc120118729"/>
      <w:bookmarkStart w:id="145" w:name="_Toc128479585"/>
      <w:r>
        <w:lastRenderedPageBreak/>
        <w:t>5.</w:t>
      </w:r>
      <w:r>
        <w:rPr>
          <w:lang w:val="en-US" w:eastAsia="zh-CN"/>
        </w:rPr>
        <w:t>3</w:t>
      </w:r>
      <w:r>
        <w:t>.6</w:t>
      </w:r>
      <w:r>
        <w:tab/>
        <w:t>Potential New Requirements needed to support the use case</w:t>
      </w:r>
      <w:bookmarkEnd w:id="144"/>
      <w:bookmarkEnd w:id="145"/>
    </w:p>
    <w:p w14:paraId="5F07DAB0" w14:textId="42C0AE0E"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5FA9947E" w:rsidR="0046724A" w:rsidRPr="00550E59" w:rsidRDefault="0046724A" w:rsidP="0046724A">
      <w:pPr>
        <w:pStyle w:val="2"/>
      </w:pPr>
      <w:bookmarkStart w:id="146" w:name="_Toc120118730"/>
      <w:bookmarkStart w:id="147" w:name="_Toc128479586"/>
      <w:r>
        <w:t>5.4</w:t>
      </w:r>
      <w:r>
        <w:tab/>
      </w:r>
      <w:r w:rsidRPr="00550E59">
        <w:rPr>
          <w:rFonts w:hint="eastAsia"/>
        </w:rPr>
        <w:t>E</w:t>
      </w:r>
      <w:r>
        <w:rPr>
          <w:rFonts w:hint="eastAsia"/>
        </w:rPr>
        <w:t xml:space="preserve">nergy </w:t>
      </w:r>
      <w:r w:rsidR="00CC3426">
        <w:t>efficiency</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146"/>
      <w:bookmarkEnd w:id="147"/>
    </w:p>
    <w:p w14:paraId="7E95C7F7" w14:textId="3CA1B8EE" w:rsidR="0046724A" w:rsidRDefault="0046724A" w:rsidP="0046724A">
      <w:pPr>
        <w:pStyle w:val="3"/>
      </w:pPr>
      <w:bookmarkStart w:id="148" w:name="_Toc120118731"/>
      <w:bookmarkStart w:id="149" w:name="_Toc128479587"/>
      <w:r>
        <w:t>5.</w:t>
      </w:r>
      <w:r>
        <w:rPr>
          <w:rFonts w:eastAsia="宋体"/>
          <w:lang w:val="en-US" w:eastAsia="zh-CN"/>
        </w:rPr>
        <w:t>4</w:t>
      </w:r>
      <w:r>
        <w:t>.1</w:t>
      </w:r>
      <w:r>
        <w:tab/>
        <w:t>Description</w:t>
      </w:r>
      <w:bookmarkEnd w:id="148"/>
      <w:bookmarkEnd w:id="149"/>
    </w:p>
    <w:p w14:paraId="53253A1A" w14:textId="666BF4FB" w:rsidR="0046724A" w:rsidRDefault="0046724A" w:rsidP="0046724A">
      <w:pPr>
        <w:rPr>
          <w:lang w:val="en-US" w:eastAsia="zh-CN"/>
        </w:rPr>
      </w:pPr>
      <w:r>
        <w:rPr>
          <w:rFonts w:hint="eastAsia"/>
          <w:lang w:val="en-US" w:eastAsia="zh-CN"/>
        </w:rPr>
        <w:t xml:space="preserve">In the practice of 5G NPN 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sidR="00CC3426">
        <w:rPr>
          <w:lang w:val="en-US" w:eastAsia="zh-CN"/>
        </w:rPr>
        <w:t>efficiency</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 xml:space="preserve">the customer including </w:t>
      </w:r>
      <w:r w:rsidR="00D579EB">
        <w:rPr>
          <w:lang w:val="en-US" w:eastAsia="zh-CN"/>
        </w:rPr>
        <w:t xml:space="preserve">when </w:t>
      </w:r>
      <w:r>
        <w:rPr>
          <w:lang w:val="en-US" w:eastAsia="zh-CN"/>
        </w:rPr>
        <w:t>it is served by RAN sharing network</w:t>
      </w:r>
      <w:r>
        <w:rPr>
          <w:rFonts w:hint="eastAsia"/>
          <w:lang w:val="en-US" w:eastAsia="zh-CN"/>
        </w:rPr>
        <w:t>.</w:t>
      </w:r>
    </w:p>
    <w:p w14:paraId="5632DC86" w14:textId="647A72D8" w:rsidR="0046724A" w:rsidRDefault="0046724A" w:rsidP="0046724A">
      <w:pPr>
        <w:pStyle w:val="3"/>
      </w:pPr>
      <w:bookmarkStart w:id="150" w:name="_Toc120118732"/>
      <w:bookmarkStart w:id="151" w:name="_Toc128479588"/>
      <w:r>
        <w:t>5.</w:t>
      </w:r>
      <w:r>
        <w:rPr>
          <w:rFonts w:eastAsia="宋体"/>
          <w:lang w:val="en-US" w:eastAsia="zh-CN"/>
        </w:rPr>
        <w:t>4</w:t>
      </w:r>
      <w:r>
        <w:t>.2</w:t>
      </w:r>
      <w:r>
        <w:tab/>
        <w:t>Pre-conditions</w:t>
      </w:r>
      <w:bookmarkEnd w:id="150"/>
      <w:bookmarkEnd w:id="151"/>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56A22A75"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w:t>
      </w:r>
      <w:r w:rsidR="00CC3426">
        <w:rPr>
          <w:lang w:val="en-US" w:eastAsia="zh-CN"/>
        </w:rPr>
        <w:t>efficiency</w:t>
      </w:r>
      <w:r>
        <w:rPr>
          <w:lang w:val="en-US" w:eastAsia="zh-CN"/>
        </w:rPr>
        <w:t xml:space="preserve"> information corresponding to the “N1” network from </w:t>
      </w:r>
      <w:r w:rsidR="00D579EB">
        <w:rPr>
          <w:lang w:val="en-US" w:eastAsia="zh-CN"/>
        </w:rPr>
        <w:t xml:space="preserve">a </w:t>
      </w:r>
      <w:r>
        <w:rPr>
          <w:lang w:val="en-US" w:eastAsia="zh-CN"/>
        </w:rPr>
        <w:t>web application provided by Operator A.</w:t>
      </w:r>
    </w:p>
    <w:p w14:paraId="128E5885" w14:textId="078AB798" w:rsidR="0046724A" w:rsidRDefault="0046724A" w:rsidP="0046724A">
      <w:pPr>
        <w:pStyle w:val="3"/>
      </w:pPr>
      <w:bookmarkStart w:id="152" w:name="_Toc120118733"/>
      <w:bookmarkStart w:id="153" w:name="_Toc128479589"/>
      <w:r>
        <w:t>5.</w:t>
      </w:r>
      <w:r>
        <w:rPr>
          <w:rFonts w:eastAsia="宋体"/>
          <w:lang w:val="en-US" w:eastAsia="zh-CN"/>
        </w:rPr>
        <w:t>4</w:t>
      </w:r>
      <w:r>
        <w:t>.3</w:t>
      </w:r>
      <w:r>
        <w:tab/>
        <w:t>Service Flows</w:t>
      </w:r>
      <w:bookmarkEnd w:id="152"/>
      <w:bookmarkEnd w:id="153"/>
    </w:p>
    <w:p w14:paraId="79E69B83" w14:textId="2643AC36" w:rsidR="0046724A" w:rsidRDefault="0046724A" w:rsidP="0046724A">
      <w:pPr>
        <w:rPr>
          <w:lang w:val="en-US"/>
        </w:rPr>
      </w:pPr>
      <w:r>
        <w:rPr>
          <w:lang w:val="en-US" w:eastAsia="zh-CN"/>
        </w:rPr>
        <w:t xml:space="preserve">1. The 5G network of operator A acquires the energy </w:t>
      </w:r>
      <w:r w:rsidR="00CC3426">
        <w:rPr>
          <w:lang w:val="en-US" w:eastAsia="zh-CN"/>
        </w:rPr>
        <w:t>efficiency</w:t>
      </w:r>
      <w:r>
        <w:rPr>
          <w:lang w:val="en-US" w:eastAsia="zh-CN"/>
        </w:rPr>
        <w:t xml:space="preserve"> information of the NPN ”N1” and PLMN “R”.</w:t>
      </w:r>
    </w:p>
    <w:p w14:paraId="1EE8EF72" w14:textId="0D326811" w:rsidR="0046724A" w:rsidRDefault="0046724A" w:rsidP="0046724A">
      <w:pPr>
        <w:rPr>
          <w:rFonts w:eastAsia="宋体"/>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 xml:space="preserve">stomer C asks the “Green Energy Moni” of Operator A to provide the energy </w:t>
      </w:r>
      <w:r w:rsidR="00CC3426">
        <w:rPr>
          <w:lang w:val="en-US" w:eastAsia="zh-CN"/>
        </w:rPr>
        <w:t>efficiency</w:t>
      </w:r>
      <w:r>
        <w:rPr>
          <w:lang w:val="en-US" w:eastAsia="zh-CN"/>
        </w:rPr>
        <w:t xml:space="preserve"> information of its network</w:t>
      </w:r>
      <w:r>
        <w:rPr>
          <w:rFonts w:hint="eastAsia"/>
          <w:lang w:val="en-US"/>
        </w:rPr>
        <w:t xml:space="preserve"> </w:t>
      </w:r>
      <w:r>
        <w:rPr>
          <w:rFonts w:eastAsia="宋体"/>
          <w:lang w:val="en-US" w:eastAsia="zh-CN"/>
        </w:rPr>
        <w:t>“N1”.</w:t>
      </w:r>
    </w:p>
    <w:p w14:paraId="6936AFD2" w14:textId="43A53849" w:rsidR="0046724A" w:rsidRDefault="0046724A" w:rsidP="0046724A">
      <w:pPr>
        <w:rPr>
          <w:lang w:val="en-US"/>
        </w:rPr>
      </w:pPr>
      <w:r>
        <w:rPr>
          <w:rFonts w:eastAsia="宋体"/>
          <w:lang w:val="en-US" w:eastAsia="zh-CN"/>
        </w:rPr>
        <w:t>3. The operator A</w:t>
      </w:r>
      <w:r>
        <w:rPr>
          <w:rFonts w:eastAsia="宋体" w:hint="eastAsia"/>
          <w:lang w:val="en-US" w:eastAsia="zh-CN"/>
        </w:rPr>
        <w:t xml:space="preserve"> </w:t>
      </w:r>
      <w:r>
        <w:rPr>
          <w:rFonts w:eastAsia="宋体"/>
          <w:lang w:val="en-US" w:eastAsia="zh-CN"/>
        </w:rPr>
        <w:t xml:space="preserve">acquires and </w:t>
      </w:r>
      <w:r>
        <w:rPr>
          <w:rFonts w:eastAsia="宋体" w:hint="eastAsia"/>
          <w:lang w:val="en-US" w:eastAsia="zh-CN"/>
        </w:rPr>
        <w:t xml:space="preserve">provides </w:t>
      </w:r>
      <w:r>
        <w:rPr>
          <w:rFonts w:hint="eastAsia"/>
          <w:lang w:val="en-US"/>
        </w:rPr>
        <w:t xml:space="preserve">energy </w:t>
      </w:r>
      <w:r w:rsidR="00CC3426">
        <w:rPr>
          <w:lang w:val="en-US"/>
        </w:rPr>
        <w:t>efficiency</w:t>
      </w:r>
      <w:r>
        <w:rPr>
          <w:rFonts w:eastAsia="宋体" w:hint="eastAsia"/>
          <w:lang w:val="en-US" w:eastAsia="zh-CN"/>
        </w:rPr>
        <w:t xml:space="preserve"> </w:t>
      </w:r>
      <w:r>
        <w:rPr>
          <w:rFonts w:eastAsia="宋体"/>
          <w:lang w:val="en-US" w:eastAsia="zh-CN"/>
        </w:rPr>
        <w:t xml:space="preserve">information </w:t>
      </w:r>
      <w:r>
        <w:rPr>
          <w:rFonts w:eastAsia="宋体" w:hint="eastAsia"/>
          <w:lang w:val="en-US" w:eastAsia="zh-CN"/>
        </w:rPr>
        <w:t xml:space="preserve">of </w:t>
      </w:r>
      <w:r>
        <w:rPr>
          <w:rFonts w:eastAsia="宋体"/>
          <w:lang w:val="en-US" w:eastAsia="zh-CN"/>
        </w:rPr>
        <w:t>the network “N1”</w:t>
      </w:r>
      <w:r>
        <w:rPr>
          <w:rFonts w:eastAsia="宋体" w:hint="eastAsia"/>
          <w:lang w:val="en-US" w:eastAsia="zh-CN"/>
        </w:rPr>
        <w:t xml:space="preserve"> </w:t>
      </w:r>
      <w:r w:rsidR="00D579EB">
        <w:rPr>
          <w:rFonts w:eastAsia="宋体"/>
          <w:lang w:val="en-US" w:eastAsia="zh-CN"/>
        </w:rPr>
        <w:t>to</w:t>
      </w:r>
      <w:r w:rsidR="00D579EB">
        <w:rPr>
          <w:lang w:val="en-US"/>
        </w:rPr>
        <w:t xml:space="preserve"> </w:t>
      </w:r>
      <w:r>
        <w:rPr>
          <w:lang w:val="en-US"/>
        </w:rPr>
        <w:t>customer C</w:t>
      </w:r>
      <w:r>
        <w:rPr>
          <w:rFonts w:hint="eastAsia"/>
          <w:lang w:val="en-US"/>
        </w:rPr>
        <w:t>.</w:t>
      </w:r>
    </w:p>
    <w:p w14:paraId="7203E919" w14:textId="58EA17CE" w:rsidR="0046724A" w:rsidRDefault="0046724A" w:rsidP="0046724A">
      <w:pPr>
        <w:pStyle w:val="3"/>
      </w:pPr>
      <w:bookmarkStart w:id="154" w:name="_Toc120118734"/>
      <w:bookmarkStart w:id="155" w:name="_Toc128479590"/>
      <w:r>
        <w:t>5.</w:t>
      </w:r>
      <w:r>
        <w:rPr>
          <w:rFonts w:eastAsia="宋体"/>
          <w:lang w:val="en-US" w:eastAsia="zh-CN"/>
        </w:rPr>
        <w:t>4</w:t>
      </w:r>
      <w:r>
        <w:t>.4</w:t>
      </w:r>
      <w:r>
        <w:tab/>
        <w:t>Post-conditions</w:t>
      </w:r>
      <w:bookmarkEnd w:id="154"/>
      <w:bookmarkEnd w:id="155"/>
    </w:p>
    <w:p w14:paraId="283FBD11" w14:textId="346D2BA7" w:rsidR="0046724A" w:rsidRDefault="0046724A" w:rsidP="0046724A">
      <w:pPr>
        <w:rPr>
          <w:lang w:val="en-US" w:eastAsia="zh-CN"/>
        </w:rPr>
      </w:pPr>
      <w:r>
        <w:rPr>
          <w:lang w:val="en-US" w:eastAsia="zh-CN"/>
        </w:rPr>
        <w:t xml:space="preserve">Customer C can get the energy </w:t>
      </w:r>
      <w:r w:rsidR="00CC3426">
        <w:rPr>
          <w:lang w:val="en-US" w:eastAsia="zh-CN"/>
        </w:rPr>
        <w:t>efficiency</w:t>
      </w:r>
      <w:r>
        <w:rPr>
          <w:lang w:val="en-US" w:eastAsia="zh-CN"/>
        </w:rPr>
        <w:t xml:space="preserve"> information of its network </w:t>
      </w:r>
      <w:r>
        <w:rPr>
          <w:rFonts w:eastAsia="宋体"/>
          <w:lang w:val="en-US" w:eastAsia="zh-CN"/>
        </w:rPr>
        <w:t>“N1”.</w:t>
      </w:r>
    </w:p>
    <w:p w14:paraId="3044F7DD" w14:textId="6C50B52F" w:rsidR="0046724A" w:rsidRDefault="0046724A" w:rsidP="0046724A">
      <w:pPr>
        <w:pStyle w:val="3"/>
      </w:pPr>
      <w:bookmarkStart w:id="156" w:name="_Toc120118735"/>
      <w:bookmarkStart w:id="157" w:name="_Toc128479591"/>
      <w:r>
        <w:t>5.</w:t>
      </w:r>
      <w:r>
        <w:rPr>
          <w:rFonts w:eastAsia="宋体"/>
          <w:lang w:val="en-US" w:eastAsia="zh-CN"/>
        </w:rPr>
        <w:t>4</w:t>
      </w:r>
      <w:r>
        <w:t>.5</w:t>
      </w:r>
      <w:r>
        <w:tab/>
        <w:t>Existing features partly or fully covering the use case functionality</w:t>
      </w:r>
      <w:bookmarkEnd w:id="156"/>
      <w:bookmarkEnd w:id="157"/>
    </w:p>
    <w:p w14:paraId="65217ACC" w14:textId="5B30650E" w:rsidR="0046724A" w:rsidRPr="0046724A" w:rsidRDefault="00CC3426" w:rsidP="0046724A">
      <w:pPr>
        <w:rPr>
          <w:lang w:val="en-US" w:eastAsia="zh-CN"/>
        </w:rPr>
      </w:pPr>
      <w:r>
        <w:rPr>
          <w:lang w:val="en-US" w:eastAsia="zh-CN"/>
        </w:rPr>
        <w:t>TS 28.554 [12] already defines EE, EC and DV-related KPIs and use cases to acquire and calculate energy-efficiency at various levels within the 5G system.</w:t>
      </w:r>
    </w:p>
    <w:p w14:paraId="5070D806" w14:textId="2C67F338" w:rsidR="0046724A" w:rsidRDefault="0046724A" w:rsidP="0046724A">
      <w:pPr>
        <w:pStyle w:val="3"/>
      </w:pPr>
      <w:bookmarkStart w:id="158" w:name="_Toc120118736"/>
      <w:bookmarkStart w:id="159" w:name="_Toc128479592"/>
      <w:r>
        <w:t>5.</w:t>
      </w:r>
      <w:r>
        <w:rPr>
          <w:rFonts w:eastAsia="宋体"/>
          <w:lang w:val="en-US" w:eastAsia="zh-CN"/>
        </w:rPr>
        <w:t>4</w:t>
      </w:r>
      <w:r>
        <w:t>.6</w:t>
      </w:r>
      <w:r>
        <w:tab/>
        <w:t>Potential New Requirements needed to support the use case</w:t>
      </w:r>
      <w:bookmarkEnd w:id="158"/>
      <w:bookmarkEnd w:id="159"/>
    </w:p>
    <w:p w14:paraId="141C37F2" w14:textId="6AA1BD8C" w:rsidR="0046724A" w:rsidRDefault="0046724A" w:rsidP="0046724A">
      <w:r>
        <w:rPr>
          <w:rFonts w:hint="eastAsia"/>
          <w:lang w:eastAsia="ja-JP"/>
        </w:rPr>
        <w:t>[PR.</w:t>
      </w:r>
      <w:r w:rsidR="00425F02">
        <w:rPr>
          <w:rFonts w:eastAsia="宋体"/>
          <w:lang w:val="en-US" w:eastAsia="zh-CN"/>
        </w:rPr>
        <w:t>5</w:t>
      </w:r>
      <w:r>
        <w:rPr>
          <w:rFonts w:hint="eastAsia"/>
          <w:lang w:eastAsia="ja-JP"/>
        </w:rPr>
        <w:t>.</w:t>
      </w:r>
      <w:r w:rsidR="00425F02">
        <w:rPr>
          <w:lang w:eastAsia="ja-JP"/>
        </w:rPr>
        <w:t>4</w:t>
      </w:r>
      <w:r>
        <w:rPr>
          <w:rFonts w:hint="eastAsia"/>
          <w:lang w:eastAsia="ja-JP"/>
        </w:rPr>
        <w:t>.6-</w:t>
      </w:r>
      <w:r>
        <w:rPr>
          <w:rFonts w:eastAsia="宋体"/>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sidR="00CC3426">
        <w:rPr>
          <w:lang w:eastAsia="ja-JP"/>
        </w:rPr>
        <w:t>efficiency</w:t>
      </w:r>
      <w:r>
        <w:rPr>
          <w:rFonts w:eastAsia="宋体" w:hint="eastAsia"/>
          <w:lang w:val="en-US" w:eastAsia="zh-CN"/>
        </w:rPr>
        <w:t xml:space="preserve"> information</w:t>
      </w:r>
      <w:r>
        <w:rPr>
          <w:rFonts w:eastAsia="宋体"/>
          <w:lang w:val="en-US" w:eastAsia="zh-CN"/>
        </w:rPr>
        <w:t xml:space="preserve"> of the NPN, including the </w:t>
      </w:r>
      <w:r w:rsidRPr="00621128">
        <w:rPr>
          <w:rFonts w:eastAsia="宋体"/>
          <w:lang w:val="en-US" w:eastAsia="zh-CN"/>
        </w:rPr>
        <w:t xml:space="preserve">shared </w:t>
      </w:r>
      <w:r>
        <w:rPr>
          <w:rFonts w:eastAsia="宋体"/>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2"/>
      </w:pPr>
      <w:bookmarkStart w:id="160" w:name="_Toc120118737"/>
      <w:bookmarkStart w:id="161" w:name="_Toc128479593"/>
      <w:r>
        <w:t>5.5</w:t>
      </w:r>
      <w:r>
        <w:tab/>
      </w:r>
      <w:r w:rsidRPr="00F54A94">
        <w:rPr>
          <w:rFonts w:cs="Arial"/>
          <w:bCs/>
        </w:rPr>
        <w:t>Use Case on Service Energy Monitoring by an Application Server</w:t>
      </w:r>
      <w:bookmarkEnd w:id="160"/>
      <w:bookmarkEnd w:id="161"/>
    </w:p>
    <w:p w14:paraId="58DF63A0" w14:textId="7721A6DA" w:rsidR="00550E59" w:rsidRDefault="00550E59" w:rsidP="00550E59">
      <w:pPr>
        <w:pStyle w:val="3"/>
      </w:pPr>
      <w:bookmarkStart w:id="162" w:name="_Toc120118738"/>
      <w:bookmarkStart w:id="163" w:name="_Toc128479594"/>
      <w:r>
        <w:t>5.</w:t>
      </w:r>
      <w:r>
        <w:rPr>
          <w:rFonts w:eastAsia="宋体"/>
          <w:lang w:val="en-US" w:eastAsia="zh-CN"/>
        </w:rPr>
        <w:t>5</w:t>
      </w:r>
      <w:r>
        <w:t>.1</w:t>
      </w:r>
      <w:r>
        <w:tab/>
        <w:t>Description</w:t>
      </w:r>
      <w:bookmarkEnd w:id="162"/>
      <w:bookmarkEnd w:id="163"/>
    </w:p>
    <w:p w14:paraId="0CFDE74A" w14:textId="77777777" w:rsidR="00550E59" w:rsidRDefault="00550E59" w:rsidP="00550E59">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039EC685" w14:textId="77777777" w:rsidR="00550E59" w:rsidRPr="00A43120" w:rsidRDefault="00550E59" w:rsidP="00550E59">
      <w:pPr>
        <w:jc w:val="center"/>
        <w:rPr>
          <w:noProof/>
          <w:lang w:val="en-US"/>
        </w:rPr>
      </w:pPr>
      <w:r>
        <w:rPr>
          <w:noProof/>
          <w:lang w:val="en-US" w:eastAsia="zh-CN"/>
        </w:rPr>
        <w:lastRenderedPageBreak/>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2">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5292DC5F" w:rsidR="00550E59" w:rsidRPr="00F54A94" w:rsidRDefault="00550E59" w:rsidP="00550E59">
      <w:pPr>
        <w:rPr>
          <w:noProof/>
          <w:lang w:val="en-US" w:eastAsia="ko-KR"/>
        </w:rPr>
      </w:pPr>
      <w:r>
        <w:rPr>
          <w:noProof/>
          <w:lang w:val="en-US" w:eastAsia="ko-KR"/>
        </w:rPr>
        <w:t xml:space="preserve">In Figure 5.5.1, the </w:t>
      </w:r>
      <w:r w:rsidR="00D579EB">
        <w:rPr>
          <w:noProof/>
          <w:lang w:val="en-US" w:eastAsia="ko-KR"/>
        </w:rPr>
        <w:t xml:space="preserve">application server </w:t>
      </w:r>
      <w:r>
        <w:rPr>
          <w:noProof/>
          <w:lang w:val="en-US" w:eastAsia="ko-KR"/>
        </w:rPr>
        <w:t xml:space="preserve">AS obtains information corresponding to the energy consequences of a UE 'A' served by the 5G network. </w:t>
      </w:r>
    </w:p>
    <w:p w14:paraId="240E64FB" w14:textId="59F1A08A" w:rsidR="00550E59" w:rsidRDefault="00550E59" w:rsidP="00550E59">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r w:rsidR="00D579EB">
        <w:rPr>
          <w:noProof/>
          <w:lang w:val="en-US"/>
        </w:rPr>
        <w:t>:</w:t>
      </w:r>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25A8B191" w:rsidR="00550E59" w:rsidRDefault="00550E59" w:rsidP="00550E59">
      <w:pPr>
        <w:pStyle w:val="B1"/>
        <w:rPr>
          <w:noProof/>
          <w:lang w:val="en-US"/>
        </w:rPr>
      </w:pPr>
      <w:r>
        <w:rPr>
          <w:noProof/>
          <w:lang w:val="en-US"/>
        </w:rPr>
        <w:t>2 - the service has an associated energy cost, and the service provider wants to reduce it. This is analogous to the use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53B0BC93" w:rsidR="00550E59" w:rsidRDefault="00550E59" w:rsidP="00550E59">
      <w:pPr>
        <w:rPr>
          <w:noProof/>
          <w:lang w:val="en-US"/>
        </w:rPr>
      </w:pPr>
      <w:r>
        <w:rPr>
          <w:noProof/>
          <w:lang w:val="en-US"/>
        </w:rPr>
        <w:t>The use case introduces five new concepts related to new energy events and energy event monitoring</w:t>
      </w:r>
      <w:r w:rsidR="00D579EB">
        <w:rPr>
          <w:noProof/>
          <w:lang w:val="en-US"/>
        </w:rPr>
        <w:t xml:space="preserve">: </w:t>
      </w:r>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3"/>
      </w:pPr>
      <w:bookmarkStart w:id="164" w:name="_Toc120118739"/>
      <w:bookmarkStart w:id="165" w:name="_Toc128479595"/>
      <w:r>
        <w:t>5.</w:t>
      </w:r>
      <w:r>
        <w:rPr>
          <w:rFonts w:eastAsia="宋体"/>
          <w:lang w:val="en-US" w:eastAsia="zh-CN"/>
        </w:rPr>
        <w:t>5</w:t>
      </w:r>
      <w:r>
        <w:t>.2</w:t>
      </w:r>
      <w:r>
        <w:tab/>
        <w:t>Pre-conditions</w:t>
      </w:r>
      <w:bookmarkEnd w:id="164"/>
      <w:bookmarkEnd w:id="165"/>
    </w:p>
    <w:p w14:paraId="4C85BD4B" w14:textId="3E3F3662" w:rsidR="00550E59" w:rsidRDefault="00550E59" w:rsidP="00550E59">
      <w:r>
        <w:t xml:space="preserve">The UE "A" has a subscription that enables it to make use of 'best effort communication subject to energy constraints' policy for communication. This class of communication was introduced in </w:t>
      </w:r>
      <w:r w:rsidR="00D579EB">
        <w:t>clause</w:t>
      </w:r>
      <w:r>
        <w:t xml:space="preserve"> 5.1.</w:t>
      </w:r>
    </w:p>
    <w:p w14:paraId="41BBBBF7" w14:textId="35280CE5" w:rsidR="00550E59" w:rsidRPr="000F1203" w:rsidRDefault="00550E59" w:rsidP="00550E59">
      <w:r>
        <w:t xml:space="preserve">The application service provider </w:t>
      </w:r>
      <w:r w:rsidR="00D579EB">
        <w:t xml:space="preserve">of </w:t>
      </w:r>
      <w:r>
        <w:t xml:space="preserve">"AS" is capable monitoring service aspects of the 3GPP system, e.g. through network exposure of information as described in </w:t>
      </w:r>
      <w:r w:rsidR="00C674C4">
        <w:t xml:space="preserve">TS </w:t>
      </w:r>
      <w:r>
        <w:t>22.261</w:t>
      </w:r>
      <w:r w:rsidR="00C674C4">
        <w:t xml:space="preserve"> [15]</w:t>
      </w:r>
      <w:r>
        <w:t xml:space="preserve"> for QoS monitoring or </w:t>
      </w:r>
      <w:r w:rsidR="00C674C4">
        <w:t xml:space="preserve">TS </w:t>
      </w:r>
      <w:r>
        <w:t>22.115</w:t>
      </w:r>
      <w:r w:rsidR="00C674C4">
        <w:t xml:space="preserve"> [</w:t>
      </w:r>
      <w:r w:rsidR="00DA0715">
        <w:t>16</w:t>
      </w:r>
      <w:r w:rsidR="00C674C4">
        <w:t>]</w:t>
      </w:r>
      <w:r>
        <w:t xml:space="preserve"> related to credit limit policy and control.</w:t>
      </w:r>
    </w:p>
    <w:p w14:paraId="5A26C4C7" w14:textId="4EB49085" w:rsidR="00550E59" w:rsidRDefault="00550E59" w:rsidP="00550E59">
      <w:pPr>
        <w:pStyle w:val="3"/>
      </w:pPr>
      <w:bookmarkStart w:id="166" w:name="_Toc120118740"/>
      <w:bookmarkStart w:id="167" w:name="_Toc128479596"/>
      <w:r>
        <w:t>5.</w:t>
      </w:r>
      <w:r>
        <w:rPr>
          <w:rFonts w:eastAsia="宋体"/>
          <w:lang w:val="en-US" w:eastAsia="zh-CN"/>
        </w:rPr>
        <w:t>5</w:t>
      </w:r>
      <w:r>
        <w:t>.3</w:t>
      </w:r>
      <w:r>
        <w:tab/>
        <w:t>Service Flows</w:t>
      </w:r>
      <w:bookmarkEnd w:id="166"/>
      <w:bookmarkEnd w:id="167"/>
    </w:p>
    <w:p w14:paraId="1C57DC2A" w14:textId="1A16256C" w:rsidR="00550E59" w:rsidRDefault="00550E59" w:rsidP="00550E59">
      <w:pPr>
        <w:pStyle w:val="B1"/>
      </w:pPr>
      <w:r>
        <w:t>1.</w:t>
      </w:r>
      <w:r>
        <w:tab/>
      </w:r>
      <w:r w:rsidR="00C674C4">
        <w:t xml:space="preserve">The application service provider of </w:t>
      </w:r>
      <w:r>
        <w:t xml:space="preserve">AS </w:t>
      </w:r>
      <w:r w:rsidR="00C674C4">
        <w:t>has</w:t>
      </w:r>
      <w:r>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2D39C68D" w:rsidR="00550E59" w:rsidRDefault="00550E59" w:rsidP="00550E59">
      <w:pPr>
        <w:pStyle w:val="B1"/>
      </w:pPr>
      <w:r>
        <w:t>2.</w:t>
      </w:r>
      <w:r>
        <w:tab/>
        <w:t xml:space="preserve">The 5G system provides service to UE A according to a 'best effort communication subject to energy constraints' policy, where the policy charges for energy use and also imposes an 'energy credit' limit, after which the UE A </w:t>
      </w:r>
      <w:r w:rsidR="00C674C4">
        <w:t>subscription</w:t>
      </w:r>
      <w:r>
        <w:t xml:space="preserve"> is 'gated' (receives no further services from the 5G system until more 'energy credit is available</w:t>
      </w:r>
      <w:r w:rsidR="00C674C4">
        <w:t>)</w:t>
      </w:r>
      <w:r>
        <w:t>.</w:t>
      </w:r>
    </w:p>
    <w:p w14:paraId="30389185" w14:textId="77777777" w:rsidR="00550E59" w:rsidRDefault="00550E59" w:rsidP="00550E59">
      <w:pPr>
        <w:pStyle w:val="B1"/>
      </w:pPr>
      <w:r>
        <w:t>3.</w:t>
      </w:r>
      <w:r>
        <w:tab/>
        <w:t>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w:t>
      </w:r>
      <w:r w:rsidRPr="003917C7">
        <w:t xml:space="preserve"> </w:t>
      </w:r>
      <w:r w:rsidRPr="00137145">
        <w:t>in this use case also</w:t>
      </w:r>
      <w:r>
        <w:t xml:space="preserve"> uses a means of calculating energy credits on the basis of charging events. That is, there is a 'rating policy' used to multiply a 'charging event' by an 'energy utilization' unit.</w:t>
      </w:r>
    </w:p>
    <w:p w14:paraId="053361E7" w14:textId="77777777" w:rsidR="00550E59" w:rsidRDefault="00550E59" w:rsidP="00550E59">
      <w:pPr>
        <w:pStyle w:val="NO"/>
      </w:pPr>
      <w:r>
        <w:lastRenderedPageBreak/>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77777777" w:rsidR="00550E59" w:rsidRDefault="00550E59" w:rsidP="00550E59">
      <w:pPr>
        <w:pStyle w:val="B1"/>
      </w:pPr>
      <w:r>
        <w:t>4.</w:t>
      </w:r>
      <w:r>
        <w:tab/>
        <w:t>When the total 'energy units' exceed the reporting threshold according to the energy monitoring policy, the 5G system exposes this energy usage information to AS.</w:t>
      </w:r>
    </w:p>
    <w:p w14:paraId="64E1C361" w14:textId="1C82D356" w:rsidR="00550E59" w:rsidRPr="006D7703" w:rsidRDefault="00550E59" w:rsidP="00550E59">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t xml:space="preserve">and </w:t>
      </w:r>
      <w:r>
        <w:t>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3"/>
      </w:pPr>
      <w:bookmarkStart w:id="168" w:name="_Toc120118741"/>
      <w:bookmarkStart w:id="169" w:name="_Toc128479597"/>
      <w:r>
        <w:t>5.</w:t>
      </w:r>
      <w:r>
        <w:rPr>
          <w:rFonts w:eastAsia="宋体"/>
          <w:lang w:val="en-US" w:eastAsia="zh-CN"/>
        </w:rPr>
        <w:t>5</w:t>
      </w:r>
      <w:r>
        <w:t>.4</w:t>
      </w:r>
      <w:r>
        <w:tab/>
        <w:t>Post-conditions</w:t>
      </w:r>
      <w:bookmarkEnd w:id="168"/>
      <w:bookmarkEnd w:id="169"/>
    </w:p>
    <w:p w14:paraId="128FA015" w14:textId="77777777" w:rsidR="00550E59" w:rsidRDefault="00550E59" w:rsidP="00550E59">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2AFD1175" w14:textId="77777777" w:rsidR="00550E59" w:rsidRPr="0005067D" w:rsidRDefault="00550E59" w:rsidP="00550E59">
      <w:r>
        <w:t>The MNO is able to create and enforce policies that attach consequences to use of energy. This can lead to energy efficient behavior on the part of service providers which is both in their interest and the interest of the MNO.</w:t>
      </w:r>
    </w:p>
    <w:p w14:paraId="49938873" w14:textId="4618C08D" w:rsidR="00550E59" w:rsidRDefault="00550E59" w:rsidP="00550E59">
      <w:pPr>
        <w:pStyle w:val="3"/>
      </w:pPr>
      <w:bookmarkStart w:id="170" w:name="_Toc120118742"/>
      <w:bookmarkStart w:id="171" w:name="_Toc128479598"/>
      <w:r>
        <w:t>5.</w:t>
      </w:r>
      <w:r>
        <w:rPr>
          <w:rFonts w:eastAsia="宋体"/>
          <w:lang w:val="en-US" w:eastAsia="zh-CN"/>
        </w:rPr>
        <w:t>5</w:t>
      </w:r>
      <w:r>
        <w:t>.5</w:t>
      </w:r>
      <w:r>
        <w:tab/>
        <w:t>Existing feature partly or fully covering use case functionality</w:t>
      </w:r>
      <w:bookmarkEnd w:id="170"/>
      <w:bookmarkEnd w:id="171"/>
    </w:p>
    <w:p w14:paraId="3BE6808A" w14:textId="3AC60BC1" w:rsidR="00550E59" w:rsidRDefault="00550E59" w:rsidP="00550E59">
      <w:r>
        <w:t>The 5G system provides support for credit limits [</w:t>
      </w:r>
      <w:r w:rsidR="00DA0715">
        <w:t>16</w:t>
      </w:r>
      <w:r>
        <w:t xml:space="preserve">, </w:t>
      </w:r>
      <w:r w:rsidR="0013163B">
        <w:t xml:space="preserve">clause </w:t>
      </w:r>
      <w:r>
        <w:t>8.2] and for performance monitoring [</w:t>
      </w:r>
      <w:r w:rsidR="0013163B">
        <w:t>15</w:t>
      </w:r>
      <w:r>
        <w:t>]. There are a number of other events that are exposed by the 5G system to third parties by the Policy and charging control framework by the 5G System [</w:t>
      </w:r>
      <w:r w:rsidR="00DA0715">
        <w:t>17</w:t>
      </w:r>
      <w:r>
        <w:t xml:space="preserve">]. These events and their triggers, which are not detailed in stage 1, allow for usage monitoring to be exposed to a third party in specific circumstances, e.g. sponsored connectivity. The scenario in this use case is similar to sponsored connectivity, as the </w:t>
      </w:r>
      <w:r w:rsidR="0013163B">
        <w:t>application service provider</w:t>
      </w:r>
      <w:r w:rsidR="0013163B" w:rsidDel="0013163B">
        <w:t xml:space="preserve"> </w:t>
      </w:r>
      <w:r>
        <w:t>is a directly concerned party that seeks to operate successfully in an efficient manner, as there are charging and even gating consequences as the UE communicates with AS.</w:t>
      </w:r>
    </w:p>
    <w:p w14:paraId="14DE0308" w14:textId="5ABDADF3"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w:t>
      </w:r>
      <w:r w:rsidR="0013163B">
        <w:t xml:space="preserve">the </w:t>
      </w:r>
      <w:r>
        <w:t>service. Only traffic volume and time based monitoring are supported today. Other chargeable</w:t>
      </w:r>
      <w:r w:rsidR="0013163B" w:rsidRPr="0013163B">
        <w:t xml:space="preserve"> </w:t>
      </w:r>
      <w:r w:rsidR="0013163B">
        <w:t>events</w:t>
      </w:r>
      <w:r>
        <w:t xml:space="preserve"> (and therefore significant from an </w:t>
      </w:r>
      <w:r>
        <w:rPr>
          <w:i/>
        </w:rPr>
        <w:t>energy perspective</w:t>
      </w:r>
      <w:r>
        <w:t>) are not captured by usage monitoring as supported in the 5G system.</w:t>
      </w:r>
    </w:p>
    <w:p w14:paraId="2426F5AB" w14:textId="5AD26E1D" w:rsidR="00550E59" w:rsidRDefault="00550E59" w:rsidP="00550E59">
      <w:pPr>
        <w:pStyle w:val="3"/>
      </w:pPr>
      <w:bookmarkStart w:id="172" w:name="_Toc120118743"/>
      <w:bookmarkStart w:id="173" w:name="_Toc128479599"/>
      <w:r>
        <w:t>5.</w:t>
      </w:r>
      <w:r>
        <w:rPr>
          <w:rFonts w:eastAsia="宋体"/>
          <w:lang w:val="en-US" w:eastAsia="zh-CN"/>
        </w:rPr>
        <w:t>5</w:t>
      </w:r>
      <w:r>
        <w:t>.6</w:t>
      </w:r>
      <w:r>
        <w:tab/>
        <w:t>Potential New Requirements needed to support the use case</w:t>
      </w:r>
      <w:bookmarkEnd w:id="172"/>
      <w:bookmarkEnd w:id="173"/>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151DFF9F"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w:t>
      </w:r>
      <w:r w:rsidR="00880E28">
        <w:t>support a</w:t>
      </w:r>
      <w:r w:rsidR="00880E28" w:rsidRPr="00880E28">
        <w:t xml:space="preserve"> </w:t>
      </w:r>
      <w:r w:rsidR="00880E28">
        <w:t xml:space="preserve">means to associate </w:t>
      </w:r>
      <w:r>
        <w:t xml:space="preserve">energy </w:t>
      </w:r>
      <w:r w:rsidR="00880E28">
        <w:t>utilization</w:t>
      </w:r>
      <w:r>
        <w:t xml:space="preserve"> </w:t>
      </w:r>
      <w:r w:rsidR="00880E28">
        <w:t>units with charging records</w:t>
      </w:r>
      <w:r>
        <w:t>.</w:t>
      </w:r>
    </w:p>
    <w:p w14:paraId="1CF679A2" w14:textId="0A0A220E"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utilization to authorized third parties for services, such that the energy utilization information clearly identifies the 'approaching' enforcement of an energy credit limit.</w:t>
      </w:r>
    </w:p>
    <w:p w14:paraId="59978212" w14:textId="77777777" w:rsidR="003917C7" w:rsidRDefault="00550E59" w:rsidP="00550E59">
      <w:r>
        <w:rPr>
          <w:noProof/>
        </w:rPr>
        <w:t xml:space="preserve"> [P.R 5.5.6-4]</w:t>
      </w:r>
      <w:r>
        <w:rPr>
          <w:noProof/>
        </w:rPr>
        <w:tab/>
      </w:r>
      <w:r>
        <w:t>Subject to operator</w:t>
      </w:r>
      <w:r w:rsidR="00E3282D">
        <w:t>’s</w:t>
      </w:r>
      <w:r>
        <w:t xml:space="preserve"> policy, the 5G system shall support a mechanism to perform energy utilization credit limit control for services. </w:t>
      </w:r>
    </w:p>
    <w:p w14:paraId="36A4F2B3" w14:textId="15CE0690" w:rsidR="00550E59" w:rsidRPr="00137145" w:rsidRDefault="003917C7" w:rsidP="00137145">
      <w:pPr>
        <w:pStyle w:val="NO"/>
        <w:rPr>
          <w:rFonts w:eastAsia="宋体"/>
        </w:rPr>
      </w:pPr>
      <w:r w:rsidRPr="00137145">
        <w:rPr>
          <w:rFonts w:eastAsia="宋体"/>
        </w:rPr>
        <w:t>NOTE</w:t>
      </w:r>
      <w:r>
        <w:rPr>
          <w:rFonts w:eastAsia="宋体"/>
        </w:rPr>
        <w:t xml:space="preserve"> 1</w:t>
      </w:r>
      <w:r w:rsidRPr="00137145">
        <w:rPr>
          <w:rFonts w:eastAsia="宋体"/>
        </w:rPr>
        <w:t xml:space="preserve">:  </w:t>
      </w:r>
      <w:r w:rsidR="00550E59" w:rsidRPr="00137145">
        <w:rPr>
          <w:rFonts w:eastAsia="宋体"/>
        </w:rPr>
        <w:t>The result of the credit control is not specified by this requirement. Examples include gating, increased charging rates, etc.</w:t>
      </w:r>
    </w:p>
    <w:p w14:paraId="77201B76" w14:textId="483CE2FF" w:rsidR="00880E28" w:rsidRPr="00880E28" w:rsidRDefault="00880E28" w:rsidP="00880E28">
      <w:pPr>
        <w:pStyle w:val="NO"/>
        <w:rPr>
          <w:rFonts w:eastAsia="宋体"/>
        </w:rPr>
      </w:pPr>
      <w:r w:rsidRPr="00880E28">
        <w:rPr>
          <w:rFonts w:eastAsia="宋体"/>
        </w:rPr>
        <w:t>NOTE</w:t>
      </w:r>
      <w:r w:rsidR="003917C7">
        <w:rPr>
          <w:rFonts w:eastAsia="宋体"/>
        </w:rPr>
        <w:t xml:space="preserve"> 2</w:t>
      </w:r>
      <w:r w:rsidRPr="00880E28">
        <w:rPr>
          <w:rFonts w:eastAsia="宋体"/>
        </w:rPr>
        <w:t>:</w:t>
      </w:r>
      <w:r w:rsidRPr="00880E28">
        <w:rPr>
          <w:rFonts w:eastAsia="宋体"/>
        </w:rPr>
        <w:tab/>
        <w:t>Credit control [</w:t>
      </w:r>
      <w:r w:rsidR="00DA0715">
        <w:rPr>
          <w:rFonts w:eastAsia="宋体"/>
        </w:rPr>
        <w:t>18</w:t>
      </w:r>
      <w:r w:rsidRPr="00880E28">
        <w:rPr>
          <w:rFonts w:eastAsia="宋体"/>
        </w:rPr>
        <w:t>]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t>
      </w:r>
    </w:p>
    <w:p w14:paraId="0905A185" w14:textId="77777777" w:rsidR="00550E59" w:rsidRPr="0009108F" w:rsidRDefault="00550E59" w:rsidP="00550E59">
      <w:pPr>
        <w:rPr>
          <w:lang w:val="en-US"/>
        </w:rPr>
      </w:pPr>
    </w:p>
    <w:p w14:paraId="730A8C9A" w14:textId="1BDAA9E4" w:rsidR="002B0920" w:rsidRDefault="002B0920" w:rsidP="002B0920">
      <w:pPr>
        <w:pStyle w:val="2"/>
      </w:pPr>
      <w:bookmarkStart w:id="174" w:name="_Toc128479600"/>
      <w:r>
        <w:t>5.6</w:t>
      </w:r>
      <w:r>
        <w:tab/>
        <w:t xml:space="preserve">Use case on </w:t>
      </w:r>
      <w:r w:rsidRPr="000A0485">
        <w:t>supporting service-level energy efficiency analysis for verticals</w:t>
      </w:r>
      <w:bookmarkEnd w:id="174"/>
    </w:p>
    <w:p w14:paraId="76C0F3AB" w14:textId="4AC4CF5D" w:rsidR="002B0920" w:rsidRDefault="002B0920" w:rsidP="002B0920">
      <w:pPr>
        <w:pStyle w:val="3"/>
      </w:pPr>
      <w:bookmarkStart w:id="175" w:name="_Toc103966501"/>
      <w:bookmarkStart w:id="176" w:name="_Toc128479601"/>
      <w:r>
        <w:t>5.</w:t>
      </w:r>
      <w:r>
        <w:rPr>
          <w:lang w:eastAsia="zh-CN"/>
        </w:rPr>
        <w:t>6</w:t>
      </w:r>
      <w:r>
        <w:t>.1</w:t>
      </w:r>
      <w:r>
        <w:tab/>
        <w:t>Description</w:t>
      </w:r>
      <w:bookmarkEnd w:id="175"/>
      <w:bookmarkEnd w:id="176"/>
    </w:p>
    <w:p w14:paraId="6350CD8C" w14:textId="77777777" w:rsidR="002B0920" w:rsidRPr="00DE3DEC" w:rsidRDefault="002B0920" w:rsidP="002B0920">
      <w:pPr>
        <w:rPr>
          <w:rFonts w:eastAsia="等线"/>
          <w:lang w:eastAsia="zh-CN"/>
        </w:rPr>
      </w:pPr>
      <w:r w:rsidRPr="00DE3DEC">
        <w:rPr>
          <w:rFonts w:eastAsia="等线" w:hint="eastAsia"/>
          <w:lang w:eastAsia="zh-CN"/>
        </w:rPr>
        <w:t>Com</w:t>
      </w:r>
      <w:r w:rsidRPr="00DE3DEC">
        <w:rPr>
          <w:rFonts w:eastAsia="等线"/>
          <w:lang w:eastAsia="zh-CN"/>
        </w:rPr>
        <w:t xml:space="preserve">pany A is located in </w:t>
      </w:r>
      <w:r>
        <w:rPr>
          <w:rFonts w:eastAsia="等线"/>
          <w:lang w:eastAsia="zh-CN"/>
        </w:rPr>
        <w:t>an industrial</w:t>
      </w:r>
      <w:r w:rsidRPr="00DE3DEC">
        <w:rPr>
          <w:rFonts w:eastAsia="等线"/>
          <w:lang w:eastAsia="zh-CN"/>
        </w:rPr>
        <w:t xml:space="preserve"> campus. There are th</w:t>
      </w:r>
      <w:r>
        <w:rPr>
          <w:rFonts w:eastAsia="等线"/>
          <w:lang w:eastAsia="zh-CN"/>
        </w:rPr>
        <w:t>ree</w:t>
      </w:r>
      <w:r w:rsidRPr="00DE3DEC">
        <w:rPr>
          <w:rFonts w:eastAsia="等线"/>
          <w:lang w:eastAsia="zh-CN"/>
        </w:rPr>
        <w:t xml:space="preserve"> </w:t>
      </w:r>
      <w:r>
        <w:rPr>
          <w:rFonts w:eastAsia="等线"/>
          <w:lang w:eastAsia="zh-CN"/>
        </w:rPr>
        <w:t>internal applications</w:t>
      </w:r>
      <w:r w:rsidRPr="00DE3DEC">
        <w:rPr>
          <w:rFonts w:eastAsia="等线"/>
          <w:lang w:eastAsia="zh-CN"/>
        </w:rPr>
        <w:t xml:space="preserve"> </w:t>
      </w:r>
      <w:r>
        <w:rPr>
          <w:rFonts w:eastAsia="等线"/>
          <w:lang w:eastAsia="zh-CN"/>
        </w:rPr>
        <w:t xml:space="preserve">used by employees for daily work which are based on two network slices. </w:t>
      </w:r>
      <w:r w:rsidRPr="00DE3DEC">
        <w:rPr>
          <w:rFonts w:eastAsia="等线"/>
          <w:lang w:eastAsia="zh-CN"/>
        </w:rPr>
        <w:t xml:space="preserve">App A is for internal communication. App B is for production control. App C is for </w:t>
      </w:r>
      <w:r>
        <w:rPr>
          <w:rFonts w:eastAsia="等线"/>
          <w:lang w:eastAsia="zh-CN"/>
        </w:rPr>
        <w:t>o</w:t>
      </w:r>
      <w:r w:rsidRPr="008A3967">
        <w:rPr>
          <w:rFonts w:eastAsia="等线"/>
          <w:lang w:eastAsia="zh-CN"/>
        </w:rPr>
        <w:t xml:space="preserve">ffice </w:t>
      </w:r>
      <w:r>
        <w:rPr>
          <w:rFonts w:eastAsia="等线"/>
          <w:lang w:eastAsia="zh-CN"/>
        </w:rPr>
        <w:t>a</w:t>
      </w:r>
      <w:r w:rsidRPr="008A3967">
        <w:rPr>
          <w:rFonts w:eastAsia="等线"/>
          <w:lang w:eastAsia="zh-CN"/>
        </w:rPr>
        <w:t>utomation</w:t>
      </w:r>
      <w:r w:rsidRPr="00DE3DEC">
        <w:rPr>
          <w:rFonts w:eastAsia="等线"/>
          <w:lang w:eastAsia="zh-CN"/>
        </w:rPr>
        <w:t xml:space="preserve">. </w:t>
      </w:r>
      <w:r>
        <w:rPr>
          <w:rFonts w:eastAsia="等线"/>
          <w:lang w:eastAsia="zh-CN"/>
        </w:rPr>
        <w:t xml:space="preserve">A and C are running on one slice, while B running on a separate slice. The data of these three applications are all dealt with a locally </w:t>
      </w:r>
      <w:r w:rsidRPr="00DE3DEC">
        <w:rPr>
          <w:rFonts w:eastAsia="等线"/>
          <w:lang w:eastAsia="zh-CN"/>
        </w:rPr>
        <w:t xml:space="preserve">deployed UPF in this campus. </w:t>
      </w:r>
      <w:r>
        <w:rPr>
          <w:rFonts w:eastAsia="等线"/>
          <w:lang w:eastAsia="zh-CN"/>
        </w:rPr>
        <w:t xml:space="preserve">The operator provides the additional service of exposing energy consumption of locally deployed UPF. </w:t>
      </w:r>
      <w:r w:rsidRPr="00DE3DEC">
        <w:rPr>
          <w:rFonts w:eastAsia="等线"/>
          <w:lang w:eastAsia="zh-CN"/>
        </w:rPr>
        <w:t xml:space="preserve">Company A find that energy consumption </w:t>
      </w:r>
      <w:r>
        <w:rPr>
          <w:rFonts w:eastAsia="等线"/>
          <w:lang w:eastAsia="zh-CN"/>
        </w:rPr>
        <w:t xml:space="preserve">of the UPF </w:t>
      </w:r>
      <w:r w:rsidRPr="00DE3DEC">
        <w:rPr>
          <w:rFonts w:eastAsia="等线"/>
          <w:lang w:eastAsia="zh-CN"/>
        </w:rPr>
        <w:t>become higher recently</w:t>
      </w:r>
      <w:r>
        <w:rPr>
          <w:rFonts w:eastAsia="等线"/>
          <w:lang w:eastAsia="zh-CN"/>
        </w:rPr>
        <w:t>, but cannot find out the cause,</w:t>
      </w:r>
      <w:r w:rsidRPr="00DE3DEC">
        <w:rPr>
          <w:rFonts w:eastAsia="等线"/>
          <w:lang w:eastAsia="zh-CN"/>
        </w:rPr>
        <w:t xml:space="preserve"> hope that 5G</w:t>
      </w:r>
      <w:r>
        <w:rPr>
          <w:rFonts w:eastAsia="等线"/>
          <w:lang w:eastAsia="zh-CN"/>
        </w:rPr>
        <w:t xml:space="preserve"> system</w:t>
      </w:r>
      <w:r w:rsidRPr="00DE3DEC">
        <w:rPr>
          <w:rFonts w:eastAsia="等线"/>
          <w:lang w:eastAsia="zh-CN"/>
        </w:rPr>
        <w:t xml:space="preserve"> can help to analysis which users </w:t>
      </w:r>
      <w:r>
        <w:rPr>
          <w:rFonts w:eastAsia="等线"/>
          <w:lang w:eastAsia="zh-CN"/>
        </w:rPr>
        <w:t xml:space="preserve">or application </w:t>
      </w:r>
      <w:r w:rsidRPr="00DE3DEC">
        <w:rPr>
          <w:rFonts w:eastAsia="等线"/>
          <w:lang w:eastAsia="zh-CN"/>
        </w:rPr>
        <w:t>are abnormal.</w:t>
      </w:r>
    </w:p>
    <w:p w14:paraId="2DEA5963" w14:textId="77777777" w:rsidR="002B0920" w:rsidRPr="00DE3DEC" w:rsidRDefault="002B0920" w:rsidP="002B0920">
      <w:pPr>
        <w:rPr>
          <w:rFonts w:eastAsia="等线"/>
          <w:lang w:eastAsia="zh-CN"/>
        </w:rPr>
      </w:pPr>
      <w:r w:rsidRPr="00DE3DEC">
        <w:rPr>
          <w:rFonts w:eastAsia="等线"/>
          <w:lang w:eastAsia="zh-CN"/>
        </w:rPr>
        <w:t xml:space="preserve">5G system analysis </w:t>
      </w:r>
      <w:r>
        <w:rPr>
          <w:rFonts w:eastAsia="等线"/>
          <w:lang w:eastAsia="zh-CN"/>
        </w:rPr>
        <w:t xml:space="preserve">the data volume on this </w:t>
      </w:r>
      <w:r w:rsidRPr="00DE3DEC">
        <w:rPr>
          <w:rFonts w:eastAsia="等线"/>
          <w:lang w:eastAsia="zh-CN"/>
        </w:rPr>
        <w:t xml:space="preserve">UPF </w:t>
      </w:r>
      <w:r>
        <w:rPr>
          <w:rFonts w:eastAsia="等线"/>
          <w:lang w:eastAsia="zh-CN"/>
        </w:rPr>
        <w:t>and</w:t>
      </w:r>
      <w:r w:rsidRPr="00DE3DEC">
        <w:rPr>
          <w:rFonts w:eastAsia="等线"/>
          <w:lang w:eastAsia="zh-CN"/>
        </w:rPr>
        <w:t xml:space="preserve"> energy consumption of each app </w:t>
      </w:r>
      <w:r>
        <w:rPr>
          <w:rFonts w:eastAsia="等线"/>
          <w:lang w:eastAsia="zh-CN"/>
        </w:rPr>
        <w:t>periodically</w:t>
      </w:r>
      <w:r w:rsidRPr="00DE3DEC">
        <w:rPr>
          <w:rFonts w:eastAsia="等线"/>
          <w:lang w:eastAsia="zh-CN"/>
        </w:rPr>
        <w:t>.</w:t>
      </w:r>
    </w:p>
    <w:p w14:paraId="12740987" w14:textId="77777777" w:rsidR="002B0920" w:rsidRDefault="002B0920" w:rsidP="002B0920">
      <w:pPr>
        <w:jc w:val="center"/>
        <w:rPr>
          <w:lang w:eastAsia="zh-CN"/>
        </w:rPr>
      </w:pPr>
      <w:r>
        <w:rPr>
          <w:noProof/>
          <w:lang w:val="en-US"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089E3C5D" w14:textId="35BF1875" w:rsidR="002B0920" w:rsidRDefault="002B0920" w:rsidP="002B0920">
      <w:pPr>
        <w:pStyle w:val="3"/>
      </w:pPr>
      <w:bookmarkStart w:id="177" w:name="_Toc103966502"/>
      <w:bookmarkStart w:id="178" w:name="_Toc128479602"/>
      <w:r>
        <w:t>5.</w:t>
      </w:r>
      <w:r>
        <w:rPr>
          <w:lang w:val="en-US" w:eastAsia="zh-CN"/>
        </w:rPr>
        <w:t>6</w:t>
      </w:r>
      <w:r>
        <w:t>.2</w:t>
      </w:r>
      <w:r>
        <w:tab/>
        <w:t>Pre-conditions</w:t>
      </w:r>
      <w:bookmarkEnd w:id="177"/>
      <w:bookmarkEnd w:id="178"/>
    </w:p>
    <w:p w14:paraId="397E77BB" w14:textId="77777777" w:rsidR="002B0920" w:rsidRDefault="002B0920" w:rsidP="002B0920">
      <w:r>
        <w:t xml:space="preserve">5G system support energy consumption analysis based on </w:t>
      </w:r>
      <w:r w:rsidRPr="00902E4E">
        <w:t>data volume</w:t>
      </w:r>
      <w:r>
        <w:t xml:space="preserve"> and</w:t>
      </w:r>
      <w:r w:rsidRPr="00902E4E">
        <w:t xml:space="preserve"> energy consumption </w:t>
      </w:r>
      <w:r>
        <w:t>of network functions, which can be done by UPF.</w:t>
      </w:r>
    </w:p>
    <w:p w14:paraId="43C40066" w14:textId="0132B58C" w:rsidR="002B0920" w:rsidRDefault="002B0920" w:rsidP="002B0920">
      <w:pPr>
        <w:pStyle w:val="3"/>
      </w:pPr>
      <w:bookmarkStart w:id="179" w:name="_Toc103966503"/>
      <w:bookmarkStart w:id="180" w:name="_Toc128479603"/>
      <w:r>
        <w:t>5.</w:t>
      </w:r>
      <w:r>
        <w:rPr>
          <w:lang w:val="en-US" w:eastAsia="zh-CN"/>
        </w:rPr>
        <w:t>6</w:t>
      </w:r>
      <w:r>
        <w:t>.3</w:t>
      </w:r>
      <w:r>
        <w:tab/>
        <w:t>Service Flows</w:t>
      </w:r>
      <w:bookmarkEnd w:id="179"/>
      <w:bookmarkEnd w:id="180"/>
    </w:p>
    <w:p w14:paraId="51501D20" w14:textId="77777777" w:rsidR="002B0920" w:rsidRDefault="002B0920" w:rsidP="002B0920">
      <w:r>
        <w:rPr>
          <w:rFonts w:hint="eastAsia"/>
        </w:rPr>
        <w:t>1</w:t>
      </w:r>
      <w:r>
        <w:t>.Company A finds abnormal energy consumption on the local network entity and request 5G system to report data usage of app A, B and C in past 3 days.</w:t>
      </w:r>
    </w:p>
    <w:p w14:paraId="097A26D3" w14:textId="77777777" w:rsidR="002B0920" w:rsidRDefault="002B0920" w:rsidP="002B0920">
      <w:r>
        <w:t xml:space="preserve">2.5G system analyses </w:t>
      </w:r>
      <w:r w:rsidRPr="00902E4E">
        <w:t>data volume</w:t>
      </w:r>
      <w:r>
        <w:t xml:space="preserve"> and</w:t>
      </w:r>
      <w:r w:rsidRPr="00902E4E">
        <w:t xml:space="preserve"> energy consumption </w:t>
      </w:r>
      <w:r>
        <w:t xml:space="preserve">of each app in every 2 hours. </w:t>
      </w:r>
    </w:p>
    <w:p w14:paraId="2E302A18" w14:textId="77777777" w:rsidR="002B0920" w:rsidRDefault="002B0920" w:rsidP="002B0920">
      <w:r>
        <w:t>3.5G system report shows that app B has a large data usage during 3am-5am every day.</w:t>
      </w:r>
    </w:p>
    <w:p w14:paraId="08CBB277" w14:textId="77777777" w:rsidR="002B0920" w:rsidRDefault="002B0920" w:rsidP="002B0920">
      <w:r>
        <w:t>4.Company A finds that app B has an abnormal setting which lead to system update repeatedly and large energy consumption.</w:t>
      </w:r>
    </w:p>
    <w:p w14:paraId="098A273F" w14:textId="5F675A38" w:rsidR="002B0920" w:rsidRDefault="002B0920" w:rsidP="002B0920">
      <w:pPr>
        <w:pStyle w:val="3"/>
      </w:pPr>
      <w:bookmarkStart w:id="181" w:name="_Toc103966504"/>
      <w:bookmarkStart w:id="182" w:name="_Toc128479604"/>
      <w:r>
        <w:t>5.</w:t>
      </w:r>
      <w:r>
        <w:rPr>
          <w:lang w:val="en-US" w:eastAsia="zh-CN"/>
        </w:rPr>
        <w:t>6</w:t>
      </w:r>
      <w:r>
        <w:t>.4</w:t>
      </w:r>
      <w:r>
        <w:tab/>
        <w:t>Post-conditions</w:t>
      </w:r>
      <w:bookmarkEnd w:id="181"/>
      <w:bookmarkEnd w:id="182"/>
    </w:p>
    <w:p w14:paraId="14104F37" w14:textId="77777777" w:rsidR="002B0920" w:rsidRDefault="002B0920" w:rsidP="002B0920">
      <w:r>
        <w:t>Company A located the abnormal app and machine. They reset the setting and fix the problem.</w:t>
      </w:r>
    </w:p>
    <w:p w14:paraId="50BBB4B7" w14:textId="57F77A9F" w:rsidR="002B0920" w:rsidRPr="000D6532" w:rsidRDefault="002B0920" w:rsidP="002B0920">
      <w:pPr>
        <w:pStyle w:val="3"/>
      </w:pPr>
      <w:bookmarkStart w:id="183" w:name="_Toc128479605"/>
      <w:r>
        <w:t>5</w:t>
      </w:r>
      <w:r w:rsidRPr="000D6532">
        <w:t>.</w:t>
      </w:r>
      <w:r>
        <w:t>6</w:t>
      </w:r>
      <w:r w:rsidRPr="000D6532">
        <w:t>.5</w:t>
      </w:r>
      <w:r w:rsidRPr="000D6532">
        <w:tab/>
      </w:r>
      <w:r>
        <w:t>Existing</w:t>
      </w:r>
      <w:r w:rsidRPr="000D6532">
        <w:t xml:space="preserve"> </w:t>
      </w:r>
      <w:r>
        <w:t>features partly or fully covering the use case functionality</w:t>
      </w:r>
      <w:bookmarkEnd w:id="183"/>
    </w:p>
    <w:p w14:paraId="4C10B21D" w14:textId="77777777" w:rsidR="002B0920" w:rsidRDefault="002B0920" w:rsidP="002B0920">
      <w:r w:rsidRPr="00876BDD">
        <w:t xml:space="preserve">Requirements for DV measurement control </w:t>
      </w:r>
      <w:r>
        <w:t xml:space="preserve">and </w:t>
      </w:r>
      <w:r w:rsidRPr="008577C3">
        <w:t>Power, Energy and Environmental (PEE) measurement</w:t>
      </w:r>
      <w:r>
        <w:t xml:space="preserve"> has been defined to support for 5G NF measurement control.</w:t>
      </w:r>
    </w:p>
    <w:p w14:paraId="378DD003" w14:textId="77777777" w:rsidR="002B0920" w:rsidRPr="004901EF" w:rsidRDefault="002B0920" w:rsidP="002B0920">
      <w:pPr>
        <w:rPr>
          <w:lang w:eastAsia="zh-CN"/>
        </w:rPr>
      </w:pPr>
      <w:r>
        <w:rPr>
          <w:rFonts w:hint="eastAsia"/>
          <w:lang w:eastAsia="zh-CN"/>
        </w:rPr>
        <w:t>I</w:t>
      </w:r>
      <w:r>
        <w:rPr>
          <w:lang w:eastAsia="zh-CN"/>
        </w:rPr>
        <w:t xml:space="preserve">n SA5 </w:t>
      </w:r>
      <w:r>
        <w:t>TS 28.554 [12]</w:t>
      </w:r>
      <w:r>
        <w:rPr>
          <w:lang w:eastAsia="zh-CN"/>
        </w:rPr>
        <w:t xml:space="preserve">, clause 6.7.3.3 </w:t>
      </w:r>
      <w:r>
        <w:rPr>
          <w:lang w:val="en-US"/>
        </w:rPr>
        <w:t>Network Slice Energy Consumption</w:t>
      </w:r>
      <w:r>
        <w:t xml:space="preserve"> are introduced.</w:t>
      </w:r>
      <w:r w:rsidRPr="00C20B01">
        <w:t xml:space="preserve"> </w:t>
      </w:r>
    </w:p>
    <w:p w14:paraId="5671D5E2" w14:textId="77777777" w:rsidR="002B0920" w:rsidRPr="009607B2" w:rsidRDefault="002B0920" w:rsidP="002B0920">
      <w:r>
        <w:t>In SA2, quota for PDU sessions per network slice and user numbers are already defined.</w:t>
      </w:r>
    </w:p>
    <w:p w14:paraId="6827344A" w14:textId="1F16997A" w:rsidR="002B0920" w:rsidRPr="000D6532" w:rsidRDefault="002B0920" w:rsidP="002B0920">
      <w:pPr>
        <w:pStyle w:val="3"/>
      </w:pPr>
      <w:bookmarkStart w:id="184" w:name="_Toc128479606"/>
      <w:r>
        <w:lastRenderedPageBreak/>
        <w:t>5</w:t>
      </w:r>
      <w:r w:rsidRPr="000D6532">
        <w:t>.</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184"/>
    </w:p>
    <w:p w14:paraId="430DD805" w14:textId="57C52E46" w:rsidR="002B0920" w:rsidRDefault="002B0920" w:rsidP="002B0920">
      <w:r w:rsidRPr="009607B2">
        <w:t xml:space="preserve">[PR </w:t>
      </w:r>
      <w:r>
        <w:t>5</w:t>
      </w:r>
      <w:r w:rsidRPr="009607B2">
        <w:t>.</w:t>
      </w:r>
      <w:r>
        <w:t>6</w:t>
      </w:r>
      <w:r w:rsidRPr="009607B2">
        <w:t xml:space="preserve">.6-1] The 5G system shall </w:t>
      </w:r>
      <w:r w:rsidRPr="00BB0270">
        <w:rPr>
          <w:rFonts w:hint="eastAsia"/>
        </w:rPr>
        <w:t>support</w:t>
      </w:r>
      <w:r>
        <w:t xml:space="preserve"> </w:t>
      </w:r>
      <w:r w:rsidRPr="000A0485">
        <w:t>service</w:t>
      </w:r>
      <w:r>
        <w:t xml:space="preserve"> </w:t>
      </w:r>
      <w:r w:rsidRPr="000A0485">
        <w:t>level energy</w:t>
      </w:r>
      <w:r>
        <w:t xml:space="preserve"> consumption measurement of network functions and exposure to authorised 3</w:t>
      </w:r>
      <w:r w:rsidRPr="002417EB">
        <w:rPr>
          <w:vertAlign w:val="superscript"/>
        </w:rPr>
        <w:t>rd</w:t>
      </w:r>
      <w:r>
        <w:t xml:space="preserve"> party.</w:t>
      </w:r>
    </w:p>
    <w:p w14:paraId="05250931" w14:textId="77777777" w:rsidR="002B0920" w:rsidRDefault="002B0920" w:rsidP="002B0920">
      <w:pPr>
        <w:rPr>
          <w:rFonts w:eastAsia="等线"/>
        </w:rPr>
      </w:pPr>
      <w:r w:rsidRPr="0036578C">
        <w:rPr>
          <w:rFonts w:eastAsia="等线"/>
        </w:rPr>
        <w:t xml:space="preserve">Note: The granularity of service level energy consumption measurement could be </w:t>
      </w:r>
      <w:r>
        <w:rPr>
          <w:rFonts w:eastAsia="等线"/>
        </w:rPr>
        <w:t>vary according to different situations, for example, sub-slice level while several services share a same network slice</w:t>
      </w:r>
      <w:r w:rsidRPr="0036578C">
        <w:rPr>
          <w:rFonts w:eastAsia="等线"/>
        </w:rPr>
        <w:t xml:space="preserve">, </w:t>
      </w:r>
      <w:r>
        <w:rPr>
          <w:rFonts w:eastAsia="等线"/>
        </w:rPr>
        <w:t xml:space="preserve">or </w:t>
      </w:r>
      <w:r w:rsidRPr="0036578C">
        <w:rPr>
          <w:rFonts w:eastAsia="等线"/>
        </w:rPr>
        <w:t>user level</w:t>
      </w:r>
      <w:r>
        <w:rPr>
          <w:rFonts w:eastAsia="等线"/>
        </w:rPr>
        <w:t xml:space="preserve"> based on average calculation</w:t>
      </w:r>
      <w:r w:rsidRPr="0036578C">
        <w:rPr>
          <w:rFonts w:eastAsia="等线"/>
        </w:rPr>
        <w:t>, etc.</w:t>
      </w:r>
    </w:p>
    <w:p w14:paraId="78DE5A50" w14:textId="77777777" w:rsidR="002B0920" w:rsidRDefault="002B0920" w:rsidP="002B0920">
      <w:pPr>
        <w:pStyle w:val="EditorsNote"/>
      </w:pPr>
      <w:r>
        <w:t>Editor's Note: This potential requirement is FFS.</w:t>
      </w:r>
    </w:p>
    <w:p w14:paraId="5BECB53F" w14:textId="36A42B76" w:rsidR="007C43E4" w:rsidRDefault="007C43E4" w:rsidP="007C43E4">
      <w:pPr>
        <w:pStyle w:val="2"/>
        <w:rPr>
          <w:lang w:val="en-US" w:eastAsia="zh-CN"/>
        </w:rPr>
      </w:pPr>
      <w:bookmarkStart w:id="185" w:name="_Toc128479607"/>
      <w:r>
        <w:t>5.</w:t>
      </w:r>
      <w:r>
        <w:rPr>
          <w:lang w:val="en-US" w:eastAsia="zh-CN"/>
        </w:rPr>
        <w:t>7</w:t>
      </w:r>
      <w:r>
        <w:tab/>
      </w:r>
      <w:r w:rsidRPr="007C43E4">
        <w:t xml:space="preserve">Energy </w:t>
      </w:r>
      <w:r w:rsidRPr="007C43E4">
        <w:rPr>
          <w:rFonts w:hint="eastAsia"/>
        </w:rPr>
        <w:t xml:space="preserve">usage information </w:t>
      </w:r>
      <w:r w:rsidRPr="007C43E4">
        <w:t xml:space="preserve">exposure </w:t>
      </w:r>
      <w:r w:rsidRPr="007C43E4">
        <w:rPr>
          <w:rFonts w:hint="eastAsia"/>
        </w:rPr>
        <w:t>considering QoS</w:t>
      </w:r>
      <w:bookmarkEnd w:id="185"/>
    </w:p>
    <w:p w14:paraId="22F2213B" w14:textId="631FF2EC" w:rsidR="007C43E4" w:rsidRDefault="007C43E4" w:rsidP="007C43E4">
      <w:pPr>
        <w:pStyle w:val="3"/>
      </w:pPr>
      <w:bookmarkStart w:id="186" w:name="_Toc128479608"/>
      <w:r>
        <w:t>5.</w:t>
      </w:r>
      <w:r>
        <w:rPr>
          <w:lang w:val="en-US" w:eastAsia="zh-CN"/>
        </w:rPr>
        <w:t>7</w:t>
      </w:r>
      <w:r>
        <w:t>.1</w:t>
      </w:r>
      <w:r>
        <w:tab/>
        <w:t>Description</w:t>
      </w:r>
      <w:bookmarkEnd w:id="186"/>
    </w:p>
    <w:p w14:paraId="3DF1AB20" w14:textId="1938AC60" w:rsidR="007C43E4" w:rsidRDefault="007C43E4" w:rsidP="007C43E4">
      <w:pPr>
        <w:rPr>
          <w:color w:val="000000"/>
          <w:lang w:val="en-US" w:eastAsia="zh-CN"/>
        </w:rPr>
      </w:pPr>
      <w:r>
        <w:rPr>
          <w:rFonts w:hint="eastAsia"/>
          <w:color w:val="000000"/>
          <w:lang w:val="en-US" w:eastAsia="zh-CN"/>
        </w:rPr>
        <w:t xml:space="preserve">Quality of service (QoS) refer to the network measurement of the overall performance of a service for the users, e.g, packet loss, data rate, transmission </w:t>
      </w:r>
      <w:r>
        <w:rPr>
          <w:color w:val="000000"/>
          <w:lang w:val="en-US" w:eastAsia="zh-CN"/>
        </w:rPr>
        <w:t>delay, jitter</w:t>
      </w:r>
      <w:r>
        <w:rPr>
          <w:rFonts w:hint="eastAsia"/>
          <w:color w:val="000000"/>
          <w:lang w:val="en-US" w:eastAsia="zh-CN"/>
        </w:rPr>
        <w:t xml:space="preserve">, etc. </w:t>
      </w:r>
      <w:r>
        <w:rPr>
          <w:color w:val="000000"/>
          <w:lang w:val="en-US" w:eastAsia="zh-CN"/>
        </w:rPr>
        <w:t>According to the analysis of NGMN [</w:t>
      </w:r>
      <w:r w:rsidR="00DA0715">
        <w:rPr>
          <w:color w:val="000000"/>
          <w:lang w:val="en-US" w:eastAsia="zh-CN"/>
        </w:rPr>
        <w:t>19</w:t>
      </w:r>
      <w:r>
        <w:rPr>
          <w:color w:val="000000"/>
          <w:lang w:val="en-US" w:eastAsia="zh-CN"/>
        </w:rPr>
        <w:t xml:space="preserve">], it is benefit to consider the QoS status when the </w:t>
      </w:r>
      <w:r>
        <w:rPr>
          <w:rFonts w:hint="eastAsia"/>
          <w:color w:val="000000"/>
          <w:lang w:val="en-US" w:eastAsia="zh-CN"/>
        </w:rPr>
        <w:t xml:space="preserve">energy </w:t>
      </w:r>
      <w:r>
        <w:rPr>
          <w:color w:val="000000"/>
          <w:lang w:val="en-US" w:eastAsia="zh-CN"/>
        </w:rPr>
        <w:t>consumption</w:t>
      </w:r>
      <w:r>
        <w:rPr>
          <w:rFonts w:hint="eastAsia"/>
          <w:color w:val="000000"/>
          <w:lang w:val="en-US" w:eastAsia="zh-CN"/>
        </w:rPr>
        <w:t xml:space="preserve"> </w:t>
      </w:r>
      <w:r>
        <w:rPr>
          <w:color w:val="000000"/>
          <w:lang w:val="en-US" w:eastAsia="zh-CN"/>
        </w:rPr>
        <w:t xml:space="preserve">of the </w:t>
      </w:r>
      <w:r>
        <w:rPr>
          <w:rFonts w:hint="eastAsia"/>
          <w:color w:val="000000"/>
          <w:lang w:val="en-US" w:eastAsia="zh-CN"/>
        </w:rPr>
        <w:t>5G network</w:t>
      </w:r>
      <w:r>
        <w:rPr>
          <w:color w:val="000000"/>
          <w:lang w:val="en-US" w:eastAsia="zh-CN"/>
        </w:rPr>
        <w:t xml:space="preserve"> is collected and to be used for the energy efficiency, which will help the operator/customer to balance the communication quality and the energy usage.</w:t>
      </w:r>
      <w:r>
        <w:rPr>
          <w:rFonts w:hint="eastAsia"/>
          <w:color w:val="000000"/>
          <w:lang w:val="en-US" w:eastAsia="zh-CN"/>
        </w:rPr>
        <w:t xml:space="preserve"> When </w:t>
      </w:r>
      <w:r>
        <w:rPr>
          <w:color w:val="000000"/>
          <w:lang w:val="en-US" w:eastAsia="zh-CN"/>
        </w:rPr>
        <w:t>provide the</w:t>
      </w:r>
      <w:r>
        <w:rPr>
          <w:rFonts w:hint="eastAsia"/>
          <w:color w:val="000000"/>
          <w:lang w:val="en-US" w:eastAsia="zh-CN"/>
        </w:rPr>
        <w:t xml:space="preserve"> energy as a service or network performance criteria, </w:t>
      </w:r>
      <w:r>
        <w:rPr>
          <w:color w:val="000000"/>
          <w:lang w:val="en-US" w:eastAsia="zh-CN"/>
        </w:rPr>
        <w:t>it is reasonable that</w:t>
      </w:r>
      <w:r>
        <w:rPr>
          <w:rFonts w:hint="eastAsia"/>
          <w:color w:val="000000"/>
          <w:lang w:val="en-US" w:eastAsia="zh-CN"/>
        </w:rPr>
        <w:t xml:space="preserve"> </w:t>
      </w:r>
      <w:r>
        <w:rPr>
          <w:color w:val="000000"/>
          <w:lang w:val="en-US" w:eastAsia="zh-CN"/>
        </w:rPr>
        <w:t xml:space="preserve">not only </w:t>
      </w:r>
      <w:r>
        <w:rPr>
          <w:rFonts w:hint="eastAsia"/>
          <w:color w:val="000000"/>
          <w:lang w:val="en-US" w:eastAsia="zh-CN"/>
        </w:rPr>
        <w:t xml:space="preserve">the energy usage information of the network or network functions </w:t>
      </w:r>
      <w:r>
        <w:rPr>
          <w:color w:val="000000"/>
          <w:lang w:val="en-US" w:eastAsia="zh-CN"/>
        </w:rPr>
        <w:t xml:space="preserve">but also the associated </w:t>
      </w:r>
      <w:r>
        <w:rPr>
          <w:rFonts w:hint="eastAsia"/>
          <w:color w:val="000000"/>
          <w:lang w:val="en-US" w:eastAsia="zh-CN"/>
        </w:rPr>
        <w:t>QoS</w:t>
      </w:r>
      <w:r>
        <w:rPr>
          <w:color w:val="000000"/>
          <w:lang w:val="en-US" w:eastAsia="zh-CN"/>
        </w:rPr>
        <w:t xml:space="preserve"> status</w:t>
      </w:r>
      <w:r>
        <w:rPr>
          <w:rFonts w:hint="eastAsia"/>
          <w:color w:val="000000"/>
          <w:lang w:val="en-US" w:eastAsia="zh-CN"/>
        </w:rPr>
        <w:t xml:space="preserve"> information </w:t>
      </w:r>
      <w:r>
        <w:rPr>
          <w:color w:val="000000"/>
          <w:lang w:val="en-US" w:eastAsia="zh-CN"/>
        </w:rPr>
        <w:t>are collected</w:t>
      </w:r>
      <w:r>
        <w:rPr>
          <w:rFonts w:hint="eastAsia"/>
          <w:color w:val="000000"/>
          <w:lang w:val="en-US" w:eastAsia="zh-CN"/>
        </w:rPr>
        <w:t xml:space="preserve"> and exposed together to the authorized third parties.</w:t>
      </w:r>
      <w:r>
        <w:rPr>
          <w:color w:val="000000"/>
          <w:lang w:val="en-US" w:eastAsia="zh-CN"/>
        </w:rPr>
        <w:t xml:space="preserve"> </w:t>
      </w:r>
      <w:r>
        <w:rPr>
          <w:lang w:val="en-US" w:eastAsia="zh-CN"/>
        </w:rPr>
        <w:t xml:space="preserve">The QoS status information can be pre-configured by the customer M or by Operator. The QoS status information can be </w:t>
      </w:r>
      <w:r>
        <w:rPr>
          <w:rFonts w:hint="eastAsia"/>
          <w:color w:val="000000"/>
          <w:lang w:val="en-US" w:eastAsia="zh-CN"/>
        </w:rPr>
        <w:t xml:space="preserve">packet loss, data rate, transmission delay, </w:t>
      </w:r>
      <w:r>
        <w:rPr>
          <w:color w:val="000000"/>
          <w:lang w:val="en-US" w:eastAsia="zh-CN"/>
        </w:rPr>
        <w:t>j</w:t>
      </w:r>
      <w:r>
        <w:rPr>
          <w:rFonts w:hint="eastAsia"/>
          <w:color w:val="000000"/>
          <w:lang w:val="en-US" w:eastAsia="zh-CN"/>
        </w:rPr>
        <w:t>itter, etc</w:t>
      </w:r>
      <w:r>
        <w:rPr>
          <w:color w:val="000000"/>
          <w:lang w:val="en-US" w:eastAsia="zh-CN"/>
        </w:rPr>
        <w:t>.</w:t>
      </w:r>
    </w:p>
    <w:p w14:paraId="32ECB06E" w14:textId="62520B27" w:rsidR="007C43E4" w:rsidRDefault="007C43E4" w:rsidP="007C43E4">
      <w:pPr>
        <w:pStyle w:val="3"/>
      </w:pPr>
      <w:bookmarkStart w:id="187" w:name="_Toc128479609"/>
      <w:r>
        <w:t>5.</w:t>
      </w:r>
      <w:r>
        <w:rPr>
          <w:lang w:val="en-US" w:eastAsia="zh-CN"/>
        </w:rPr>
        <w:t>7</w:t>
      </w:r>
      <w:r>
        <w:t>.2</w:t>
      </w:r>
      <w:r>
        <w:tab/>
        <w:t>Pre-conditions</w:t>
      </w:r>
      <w:bookmarkEnd w:id="187"/>
    </w:p>
    <w:p w14:paraId="3D392A87" w14:textId="77777777" w:rsidR="007C43E4" w:rsidRDefault="007C43E4" w:rsidP="007C43E4">
      <w:pPr>
        <w:rPr>
          <w:lang w:val="en-US" w:eastAsia="zh-CN"/>
        </w:rPr>
      </w:pPr>
      <w:r>
        <w:rPr>
          <w:rFonts w:hint="eastAsia"/>
          <w:lang w:val="en-US" w:eastAsia="zh-CN"/>
        </w:rPr>
        <w:t>The network Operator deploys</w:t>
      </w:r>
      <w:r>
        <w:rPr>
          <w:lang w:val="en-US" w:eastAsia="zh-CN"/>
        </w:rPr>
        <w:t xml:space="preserve"> </w:t>
      </w:r>
      <w:r>
        <w:rPr>
          <w:rFonts w:hint="eastAsia"/>
          <w:lang w:val="en-US" w:eastAsia="zh-CN"/>
        </w:rPr>
        <w:t xml:space="preserve">5G </w:t>
      </w:r>
      <w:r>
        <w:rPr>
          <w:lang w:val="en-US" w:eastAsia="zh-CN"/>
        </w:rPr>
        <w:t xml:space="preserve">NPN </w:t>
      </w:r>
      <w:r>
        <w:rPr>
          <w:rFonts w:hint="eastAsia"/>
          <w:lang w:val="en-US" w:eastAsia="zh-CN"/>
        </w:rPr>
        <w:t xml:space="preserve">network </w:t>
      </w:r>
      <w:r>
        <w:rPr>
          <w:lang w:val="en-US" w:eastAsia="zh-CN"/>
        </w:rPr>
        <w:t>in industrial park to provide energy as a service “GreenPark” for the industry park customer</w:t>
      </w:r>
      <w:r>
        <w:rPr>
          <w:rFonts w:hint="eastAsia"/>
          <w:lang w:val="en-US" w:eastAsia="zh-CN"/>
        </w:rPr>
        <w:t xml:space="preserve"> M</w:t>
      </w:r>
      <w:r>
        <w:rPr>
          <w:lang w:val="en-US" w:eastAsia="zh-CN"/>
        </w:rPr>
        <w:t>.  The “GreenPark” service can provide high data rate communication service and higher reliability service either. The industry customer M has subscribed the high data rate service.</w:t>
      </w:r>
    </w:p>
    <w:p w14:paraId="792923A0" w14:textId="428FC126" w:rsidR="007C43E4" w:rsidRDefault="007C43E4" w:rsidP="007C43E4">
      <w:pPr>
        <w:pStyle w:val="3"/>
      </w:pPr>
      <w:bookmarkStart w:id="188" w:name="_Toc128479610"/>
      <w:r>
        <w:t>5.</w:t>
      </w:r>
      <w:r>
        <w:rPr>
          <w:lang w:val="en-US" w:eastAsia="zh-CN"/>
        </w:rPr>
        <w:t>7</w:t>
      </w:r>
      <w:r>
        <w:t>.3</w:t>
      </w:r>
      <w:r>
        <w:tab/>
        <w:t>Service Flows</w:t>
      </w:r>
      <w:bookmarkEnd w:id="188"/>
    </w:p>
    <w:p w14:paraId="3A48B6CC" w14:textId="77777777" w:rsidR="007C43E4" w:rsidRDefault="007C43E4" w:rsidP="007C43E4">
      <w:pPr>
        <w:rPr>
          <w:lang w:val="en-US" w:eastAsia="zh-CN"/>
        </w:rPr>
      </w:pPr>
      <w:r>
        <w:rPr>
          <w:lang w:val="en-US" w:eastAsia="zh-CN"/>
        </w:rPr>
        <w:t>1. Customer M asks the “GreenPark” Operator to provide the “GreenPark” energy usage information and its communication services QoS status information (e.g. the data rate and packet loss) per hour during the working time (e.g. from 9am to 5pm) in the industrial park.</w:t>
      </w:r>
    </w:p>
    <w:p w14:paraId="12998BC0" w14:textId="77777777" w:rsidR="007C43E4" w:rsidRDefault="007C43E4" w:rsidP="007C43E4">
      <w:pPr>
        <w:rPr>
          <w:lang w:val="en-US" w:eastAsia="zh-CN"/>
        </w:rPr>
      </w:pPr>
      <w:r>
        <w:rPr>
          <w:lang w:val="en-US" w:eastAsia="zh-CN"/>
        </w:rPr>
        <w:t xml:space="preserve">2. </w:t>
      </w:r>
      <w:r>
        <w:rPr>
          <w:rFonts w:hint="eastAsia"/>
          <w:lang w:val="en-US" w:eastAsia="zh-CN"/>
        </w:rPr>
        <w:t xml:space="preserve">Operator </w:t>
      </w:r>
      <w:r>
        <w:rPr>
          <w:lang w:val="en-US" w:eastAsia="zh-CN"/>
        </w:rPr>
        <w:t xml:space="preserve">acquires the energy </w:t>
      </w:r>
      <w:r>
        <w:rPr>
          <w:rFonts w:hint="eastAsia"/>
          <w:lang w:val="en-US" w:eastAsia="zh-CN"/>
        </w:rPr>
        <w:t xml:space="preserve">usage </w:t>
      </w:r>
      <w:r>
        <w:rPr>
          <w:lang w:val="en-US" w:eastAsia="zh-CN"/>
        </w:rPr>
        <w:t>information of the</w:t>
      </w:r>
      <w:r>
        <w:rPr>
          <w:rFonts w:hint="eastAsia"/>
          <w:lang w:val="en-US" w:eastAsia="zh-CN"/>
        </w:rPr>
        <w:t xml:space="preserve"> </w:t>
      </w:r>
      <w:r>
        <w:rPr>
          <w:lang w:val="en-US" w:eastAsia="zh-CN"/>
        </w:rPr>
        <w:t xml:space="preserve">5G </w:t>
      </w:r>
      <w:r>
        <w:rPr>
          <w:rFonts w:hint="eastAsia"/>
          <w:lang w:val="en-US" w:eastAsia="zh-CN"/>
        </w:rPr>
        <w:t xml:space="preserve">network </w:t>
      </w:r>
      <w:r>
        <w:rPr>
          <w:lang w:val="en-US" w:eastAsia="zh-CN"/>
        </w:rPr>
        <w:t>functions in the industrial park dedicated serving for customer M per hour.</w:t>
      </w:r>
      <w:r>
        <w:rPr>
          <w:rFonts w:hint="eastAsia"/>
          <w:lang w:val="en-US" w:eastAsia="zh-CN"/>
        </w:rPr>
        <w:t xml:space="preserve"> </w:t>
      </w:r>
    </w:p>
    <w:p w14:paraId="2792FDD9" w14:textId="77777777" w:rsidR="007C43E4" w:rsidRDefault="007C43E4" w:rsidP="007C43E4">
      <w:pPr>
        <w:rPr>
          <w:lang w:val="en-US" w:eastAsia="zh-CN"/>
        </w:rPr>
      </w:pPr>
      <w:r>
        <w:rPr>
          <w:lang w:val="en-US" w:eastAsia="zh-CN"/>
        </w:rPr>
        <w:t>3. At the same time, o</w:t>
      </w:r>
      <w:r>
        <w:rPr>
          <w:rFonts w:hint="eastAsia"/>
          <w:lang w:val="en-US" w:eastAsia="zh-CN"/>
        </w:rPr>
        <w:t xml:space="preserve">perator </w:t>
      </w:r>
      <w:r>
        <w:rPr>
          <w:lang w:val="en-US" w:eastAsia="zh-CN"/>
        </w:rPr>
        <w:t xml:space="preserve">collects the </w:t>
      </w:r>
      <w:r>
        <w:rPr>
          <w:rFonts w:hint="eastAsia"/>
          <w:lang w:val="en-US" w:eastAsia="zh-CN"/>
        </w:rPr>
        <w:t xml:space="preserve">QoS </w:t>
      </w:r>
      <w:r>
        <w:rPr>
          <w:lang w:val="en-US" w:eastAsia="zh-CN"/>
        </w:rPr>
        <w:t xml:space="preserve">status information (e.g. data rate and packet loss) per hour, from the 5G </w:t>
      </w:r>
      <w:r>
        <w:rPr>
          <w:rFonts w:hint="eastAsia"/>
          <w:lang w:val="en-US" w:eastAsia="zh-CN"/>
        </w:rPr>
        <w:t xml:space="preserve">network </w:t>
      </w:r>
      <w:r>
        <w:rPr>
          <w:lang w:val="en-US" w:eastAsia="zh-CN"/>
        </w:rPr>
        <w:t xml:space="preserve">functions which are </w:t>
      </w:r>
      <w:r>
        <w:rPr>
          <w:rFonts w:hint="eastAsia"/>
          <w:lang w:val="en-US" w:eastAsia="zh-CN"/>
        </w:rPr>
        <w:t>s</w:t>
      </w:r>
      <w:r>
        <w:rPr>
          <w:lang w:val="en-US" w:eastAsia="zh-CN"/>
        </w:rPr>
        <w:t>erving customer</w:t>
      </w:r>
      <w:r>
        <w:rPr>
          <w:rFonts w:hint="eastAsia"/>
          <w:lang w:val="en-US" w:eastAsia="zh-CN"/>
        </w:rPr>
        <w:t xml:space="preserve"> M.</w:t>
      </w:r>
      <w:r>
        <w:rPr>
          <w:lang w:val="en-US" w:eastAsia="zh-CN"/>
        </w:rPr>
        <w:t xml:space="preserve">  </w:t>
      </w:r>
    </w:p>
    <w:p w14:paraId="0D634A37" w14:textId="77777777" w:rsidR="007C43E4" w:rsidRDefault="007C43E4" w:rsidP="007C43E4">
      <w:pPr>
        <w:rPr>
          <w:lang w:val="en-US" w:eastAsia="zh-CN"/>
        </w:rPr>
      </w:pPr>
      <w:r>
        <w:rPr>
          <w:lang w:val="en-US"/>
        </w:rPr>
        <w:t>4.</w:t>
      </w:r>
      <w:r w:rsidRPr="0015413B">
        <w:rPr>
          <w:lang w:val="en-US" w:eastAsia="zh-CN"/>
        </w:rPr>
        <w:t xml:space="preserve"> </w:t>
      </w:r>
      <w:r>
        <w:rPr>
          <w:lang w:val="en-US" w:eastAsia="zh-CN"/>
        </w:rPr>
        <w:t>Operator provides</w:t>
      </w:r>
      <w:r>
        <w:rPr>
          <w:rFonts w:hint="eastAsia"/>
          <w:lang w:val="en-US" w:eastAsia="zh-CN"/>
        </w:rPr>
        <w:t xml:space="preserve"> </w:t>
      </w:r>
      <w:r>
        <w:rPr>
          <w:lang w:val="en-US" w:eastAsia="zh-CN"/>
        </w:rPr>
        <w:t>the energy usage information</w:t>
      </w:r>
      <w:r>
        <w:rPr>
          <w:rFonts w:hint="eastAsia"/>
          <w:lang w:val="en-US" w:eastAsia="zh-CN"/>
        </w:rPr>
        <w:t xml:space="preserve"> </w:t>
      </w:r>
      <w:r>
        <w:rPr>
          <w:lang w:val="en-US" w:eastAsia="zh-CN"/>
        </w:rPr>
        <w:t xml:space="preserve">of the network functions serving for the customer M and </w:t>
      </w:r>
      <w:r>
        <w:rPr>
          <w:rFonts w:hint="eastAsia"/>
          <w:lang w:val="en-US" w:eastAsia="zh-CN"/>
        </w:rPr>
        <w:t xml:space="preserve">the QoS </w:t>
      </w:r>
      <w:r>
        <w:rPr>
          <w:lang w:val="en-US" w:eastAsia="zh-CN"/>
        </w:rPr>
        <w:t xml:space="preserve">status </w:t>
      </w:r>
      <w:r>
        <w:rPr>
          <w:rFonts w:hint="eastAsia"/>
          <w:lang w:val="en-US" w:eastAsia="zh-CN"/>
        </w:rPr>
        <w:t>information</w:t>
      </w:r>
      <w:r>
        <w:rPr>
          <w:lang w:val="en-US" w:eastAsia="zh-CN"/>
        </w:rPr>
        <w:t xml:space="preserve"> e.g. the average data rate and average packet loss during the working time in the industrial park</w:t>
      </w:r>
      <w:r>
        <w:rPr>
          <w:rFonts w:hint="eastAsia"/>
          <w:lang w:val="en-US"/>
        </w:rPr>
        <w:t>.</w:t>
      </w:r>
    </w:p>
    <w:p w14:paraId="168F64BA" w14:textId="00BF6732" w:rsidR="007C43E4" w:rsidRDefault="007C43E4" w:rsidP="007C43E4">
      <w:pPr>
        <w:pStyle w:val="3"/>
      </w:pPr>
      <w:bookmarkStart w:id="189" w:name="_Toc128479611"/>
      <w:r>
        <w:t>5.</w:t>
      </w:r>
      <w:r>
        <w:rPr>
          <w:lang w:val="en-US" w:eastAsia="zh-CN"/>
        </w:rPr>
        <w:t>7</w:t>
      </w:r>
      <w:r>
        <w:t>.4</w:t>
      </w:r>
      <w:r>
        <w:tab/>
        <w:t>Post-conditions</w:t>
      </w:r>
      <w:bookmarkEnd w:id="189"/>
    </w:p>
    <w:p w14:paraId="1617F4B0" w14:textId="77777777" w:rsidR="007C43E4" w:rsidRDefault="007C43E4" w:rsidP="007C43E4">
      <w:pPr>
        <w:rPr>
          <w:lang w:val="en-US" w:eastAsia="zh-CN"/>
        </w:rPr>
      </w:pPr>
      <w:r>
        <w:rPr>
          <w:lang w:val="en-US" w:eastAsia="zh-CN"/>
        </w:rPr>
        <w:t xml:space="preserve">Customers </w:t>
      </w:r>
      <w:r>
        <w:rPr>
          <w:rFonts w:hint="eastAsia"/>
          <w:lang w:val="en-US" w:eastAsia="zh-CN"/>
        </w:rPr>
        <w:t>M</w:t>
      </w:r>
      <w:r>
        <w:rPr>
          <w:lang w:val="en-US" w:eastAsia="zh-CN"/>
        </w:rPr>
        <w:t xml:space="preserve"> can get the not only the energy usage information</w:t>
      </w:r>
      <w:r w:rsidDel="00236769">
        <w:rPr>
          <w:rFonts w:hint="eastAsia"/>
          <w:lang w:val="en-US" w:eastAsia="zh-CN"/>
        </w:rPr>
        <w:t xml:space="preserve"> </w:t>
      </w:r>
      <w:r>
        <w:rPr>
          <w:lang w:val="en-US" w:eastAsia="zh-CN"/>
        </w:rPr>
        <w:t xml:space="preserve">but also the average data rate and average packet loss of the </w:t>
      </w:r>
      <w:r>
        <w:rPr>
          <w:rFonts w:hint="eastAsia"/>
          <w:lang w:val="en-US" w:eastAsia="zh-CN"/>
        </w:rPr>
        <w:t>network functions</w:t>
      </w:r>
      <w:r>
        <w:rPr>
          <w:lang w:val="en-US" w:eastAsia="zh-CN"/>
        </w:rPr>
        <w:t xml:space="preserve"> during the working time</w:t>
      </w:r>
      <w:r>
        <w:rPr>
          <w:rFonts w:hint="eastAsia"/>
          <w:lang w:val="en-US" w:eastAsia="zh-CN"/>
        </w:rPr>
        <w:t xml:space="preserve">. </w:t>
      </w:r>
      <w:r>
        <w:rPr>
          <w:lang w:val="en-US" w:eastAsia="zh-CN"/>
        </w:rPr>
        <w:t>With these information</w:t>
      </w:r>
      <w:r>
        <w:rPr>
          <w:rFonts w:hint="eastAsia"/>
          <w:lang w:val="en-US" w:eastAsia="zh-CN"/>
        </w:rPr>
        <w:t xml:space="preserve">, Customers M </w:t>
      </w:r>
      <w:r>
        <w:rPr>
          <w:lang w:val="en-US" w:eastAsia="zh-CN"/>
        </w:rPr>
        <w:t>can choose more suitable communication service, e.g. it can compare these information among different working days to find the lowest energy consumption with related QoS status information which can support the industry normal work, or try to degrade its QoS demand to reduce energy consumption which maybe in some degree to impact the industry work.</w:t>
      </w:r>
    </w:p>
    <w:p w14:paraId="58301965" w14:textId="162D7FA7" w:rsidR="007C43E4" w:rsidRDefault="007C43E4" w:rsidP="007C43E4">
      <w:pPr>
        <w:pStyle w:val="3"/>
      </w:pPr>
      <w:bookmarkStart w:id="190" w:name="_Toc128479612"/>
      <w:r>
        <w:t>5.</w:t>
      </w:r>
      <w:r>
        <w:rPr>
          <w:lang w:val="en-US" w:eastAsia="zh-CN"/>
        </w:rPr>
        <w:t>7</w:t>
      </w:r>
      <w:r>
        <w:t>.5</w:t>
      </w:r>
      <w:r>
        <w:tab/>
        <w:t>Existing features partly or fully covering the use case functionality</w:t>
      </w:r>
      <w:bookmarkEnd w:id="190"/>
    </w:p>
    <w:p w14:paraId="484B23BD" w14:textId="77777777" w:rsidR="007C43E4" w:rsidRDefault="007C43E4" w:rsidP="007C43E4">
      <w:pPr>
        <w:rPr>
          <w:lang w:val="en-US" w:eastAsia="zh-CN"/>
        </w:rPr>
      </w:pPr>
      <w:r>
        <w:rPr>
          <w:lang w:val="en-US" w:eastAsia="zh-CN"/>
        </w:rPr>
        <w:t>The QoS monitoring requirements have been specified in the TS22.261 section 6.23. But it has not any consideration on energy usage.  Some related requirements are listed below:</w:t>
      </w:r>
    </w:p>
    <w:p w14:paraId="05A6E0A8" w14:textId="77777777" w:rsidR="007C43E4" w:rsidRPr="008C506D" w:rsidRDefault="007C43E4" w:rsidP="007C43E4">
      <w:pPr>
        <w:rPr>
          <w:i/>
          <w:lang w:eastAsia="ja-JP"/>
        </w:rPr>
      </w:pPr>
      <w:r w:rsidRPr="008C506D">
        <w:rPr>
          <w:i/>
          <w:lang w:eastAsia="ja-JP"/>
        </w:rPr>
        <w:t xml:space="preserve">The 5G system shall be able to provide real time QoS parameters and events information to an </w:t>
      </w:r>
      <w:r w:rsidRPr="008C506D">
        <w:rPr>
          <w:i/>
        </w:rPr>
        <w:t>authorized</w:t>
      </w:r>
      <w:r w:rsidRPr="008C506D">
        <w:rPr>
          <w:i/>
          <w:lang w:eastAsia="ja-JP"/>
        </w:rPr>
        <w:t xml:space="preserve"> application/network entity. </w:t>
      </w:r>
    </w:p>
    <w:p w14:paraId="6E053C15" w14:textId="77777777" w:rsidR="007C43E4" w:rsidRPr="008C506D" w:rsidRDefault="007C43E4" w:rsidP="007C43E4">
      <w:pPr>
        <w:rPr>
          <w:i/>
          <w:lang w:val="en-US" w:eastAsia="zh-CN"/>
        </w:rPr>
      </w:pPr>
      <w:r w:rsidRPr="008C506D">
        <w:rPr>
          <w:i/>
          <w:lang w:eastAsia="ja-JP"/>
        </w:rPr>
        <w:t>NOTE 2:</w:t>
      </w:r>
      <w:r w:rsidRPr="008C506D">
        <w:rPr>
          <w:i/>
          <w:lang w:eastAsia="ja-JP"/>
        </w:rPr>
        <w:tab/>
        <w:t>The QoS parameters to be monitored and reported can include latency (e.g. UL/DL or round trip), jitter, and packet loss rate.</w:t>
      </w:r>
    </w:p>
    <w:p w14:paraId="59DEF487" w14:textId="77777777" w:rsidR="007C43E4" w:rsidRPr="008C506D" w:rsidRDefault="007C43E4" w:rsidP="007C43E4">
      <w:pPr>
        <w:rPr>
          <w:i/>
          <w:lang w:eastAsia="ja-JP"/>
        </w:rPr>
      </w:pPr>
      <w:r w:rsidRPr="008C506D">
        <w:rPr>
          <w:i/>
          <w:lang w:eastAsia="ja-JP"/>
        </w:rPr>
        <w:lastRenderedPageBreak/>
        <w:t>The 5G system shall support different levels of granularity for QoS monitoring (e.g. per flow or set of flows)</w:t>
      </w:r>
    </w:p>
    <w:p w14:paraId="5957C578" w14:textId="77777777" w:rsidR="007C43E4" w:rsidRPr="008C506D" w:rsidRDefault="007C43E4" w:rsidP="007C43E4">
      <w:pPr>
        <w:rPr>
          <w:i/>
          <w:lang w:eastAsia="ja-JP"/>
        </w:rPr>
      </w:pPr>
      <w:r w:rsidRPr="008C506D">
        <w:rPr>
          <w:i/>
          <w:lang w:eastAsia="ja-JP"/>
        </w:rPr>
        <w:t>The 5G system shall support an update/refresh rate for real time QoS monitoring with a specified value (e.g., at least one update per second)</w:t>
      </w:r>
    </w:p>
    <w:p w14:paraId="78070DF3" w14:textId="77777777" w:rsidR="007C43E4" w:rsidRDefault="007C43E4" w:rsidP="007C43E4">
      <w:pPr>
        <w:rPr>
          <w:lang w:val="en-US" w:eastAsia="zh-CN"/>
        </w:rPr>
      </w:pPr>
      <w:r>
        <w:rPr>
          <w:lang w:val="en-US" w:eastAsia="zh-CN"/>
        </w:rPr>
        <w:t xml:space="preserve">In TR28.829, the solutions of collect energy utility via OA&amp;M is being studied. </w:t>
      </w:r>
    </w:p>
    <w:p w14:paraId="41AF0A14" w14:textId="32427005" w:rsidR="007C43E4" w:rsidRDefault="007C43E4" w:rsidP="007C43E4">
      <w:pPr>
        <w:rPr>
          <w:lang w:val="en-US" w:eastAsia="zh-CN"/>
        </w:rPr>
      </w:pPr>
      <w:r>
        <w:rPr>
          <w:lang w:val="en-US" w:eastAsia="zh-CN"/>
        </w:rPr>
        <w:t xml:space="preserve">In TR28.913, section 4.6, the key issue which is to add reliability KPI into the URLLC network slice energy efficiency </w:t>
      </w:r>
      <w:r w:rsidRPr="005C3431">
        <w:t>formula</w:t>
      </w:r>
      <w:r>
        <w:rPr>
          <w:lang w:val="en-US" w:eastAsia="zh-CN"/>
        </w:rPr>
        <w:t xml:space="preserve"> is being studied. In this key issue, the energy efficiency is calculated in the 3GPP domain, the related information is not exposed together to external.</w:t>
      </w:r>
    </w:p>
    <w:p w14:paraId="0E0FFE84" w14:textId="2C430E35" w:rsidR="007C43E4" w:rsidRDefault="007C43E4" w:rsidP="007C43E4">
      <w:pPr>
        <w:pStyle w:val="3"/>
      </w:pPr>
      <w:bookmarkStart w:id="191" w:name="_Toc128479613"/>
      <w:r>
        <w:t>5.</w:t>
      </w:r>
      <w:r>
        <w:rPr>
          <w:lang w:val="en-US" w:eastAsia="zh-CN"/>
        </w:rPr>
        <w:t>7</w:t>
      </w:r>
      <w:r>
        <w:t>.6</w:t>
      </w:r>
      <w:r>
        <w:tab/>
        <w:t>Potential New Requirements needed to support the use case</w:t>
      </w:r>
      <w:bookmarkEnd w:id="191"/>
    </w:p>
    <w:p w14:paraId="16A3D06B" w14:textId="7CAD4147" w:rsidR="007C43E4" w:rsidRDefault="007C43E4" w:rsidP="007C43E4">
      <w:pPr>
        <w:rPr>
          <w:lang w:val="en-US" w:eastAsia="zh-CN"/>
        </w:rPr>
      </w:pPr>
      <w:r>
        <w:rPr>
          <w:rFonts w:hint="eastAsia"/>
          <w:lang w:eastAsia="ja-JP"/>
        </w:rPr>
        <w:t>[PR</w:t>
      </w:r>
      <w:r>
        <w:rPr>
          <w:lang w:eastAsia="ja-JP"/>
        </w:rPr>
        <w:t xml:space="preserve"> </w:t>
      </w:r>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 xml:space="preserve">-1] </w:t>
      </w:r>
      <w:r>
        <w:rPr>
          <w:lang w:eastAsia="ja-JP"/>
        </w:rPr>
        <w:t xml:space="preserve">Subject to </w:t>
      </w:r>
      <w:r>
        <w:rPr>
          <w:rFonts w:hint="eastAsia"/>
          <w:lang w:eastAsia="zh-CN"/>
        </w:rPr>
        <w:t xml:space="preserve">Operator </w:t>
      </w:r>
      <w:r>
        <w:rPr>
          <w:lang w:eastAsia="ja-JP"/>
        </w:rPr>
        <w:t xml:space="preserve">policy and consent by the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via same</w:t>
      </w:r>
      <w:r w:rsidRPr="00E66C81">
        <w:rPr>
          <w:lang w:eastAsia="ja-JP"/>
        </w:rPr>
        <w:t xml:space="preserve"> </w:t>
      </w:r>
      <w:r>
        <w:rPr>
          <w:lang w:eastAsia="ja-JP"/>
        </w:rPr>
        <w:t>update rate e.g. per hour or per day, to expose</w:t>
      </w:r>
      <w:r w:rsidDel="00E66C81">
        <w:rPr>
          <w:lang w:eastAsia="ja-JP"/>
        </w:rPr>
        <w:t xml:space="preserve"> </w:t>
      </w:r>
      <w:r>
        <w:rPr>
          <w:lang w:eastAsia="ja-JP"/>
        </w:rPr>
        <w:t xml:space="preserve">together the </w:t>
      </w:r>
      <w:r>
        <w:t xml:space="preserve">energy </w:t>
      </w:r>
      <w:r>
        <w:rPr>
          <w:rFonts w:hint="eastAsia"/>
          <w:lang w:val="en-US" w:eastAsia="zh-CN"/>
        </w:rPr>
        <w:t xml:space="preserve">usage information </w:t>
      </w:r>
      <w:r>
        <w:rPr>
          <w:lang w:val="en-US" w:eastAsia="zh-CN"/>
        </w:rPr>
        <w:t xml:space="preserve">and </w:t>
      </w:r>
      <w:r>
        <w:rPr>
          <w:rFonts w:hint="eastAsia"/>
          <w:lang w:val="en-US" w:eastAsia="zh-CN"/>
        </w:rPr>
        <w:t xml:space="preserve">QoS </w:t>
      </w:r>
      <w:r>
        <w:rPr>
          <w:lang w:val="en-US" w:eastAsia="zh-CN"/>
        </w:rPr>
        <w:t xml:space="preserve">status </w:t>
      </w:r>
      <w:r>
        <w:rPr>
          <w:rFonts w:hint="eastAsia"/>
          <w:lang w:val="en-US" w:eastAsia="zh-CN"/>
        </w:rPr>
        <w:t>information</w:t>
      </w:r>
      <w:r>
        <w:rPr>
          <w:lang w:eastAsia="ja-JP"/>
        </w:rPr>
        <w:t xml:space="preserve"> of the network </w:t>
      </w:r>
      <w:r>
        <w:rPr>
          <w:lang w:val="en-US" w:eastAsia="zh-CN"/>
        </w:rPr>
        <w:t xml:space="preserve">to the authorized third party. </w:t>
      </w:r>
    </w:p>
    <w:p w14:paraId="257F50C5" w14:textId="2A33ACE0" w:rsidR="007C43E4" w:rsidRDefault="007C43E4" w:rsidP="007C43E4">
      <w:pPr>
        <w:ind w:firstLine="284"/>
        <w:rPr>
          <w:lang w:val="en-US" w:eastAsia="zh-CN"/>
        </w:rPr>
      </w:pPr>
      <w:r>
        <w:rPr>
          <w:noProof/>
          <w:lang w:eastAsia="zh-CN"/>
        </w:rPr>
        <w:t>NOTE: W</w:t>
      </w:r>
      <w:r w:rsidRPr="00FC13CD">
        <w:rPr>
          <w:noProof/>
          <w:lang w:eastAsia="zh-CN"/>
        </w:rPr>
        <w:t xml:space="preserve">hich QoS status information need to be exposed together with the energy usage information is depend on implementation which is not in SA1 scope. </w:t>
      </w:r>
      <w:r>
        <w:rPr>
          <w:lang w:val="en-US" w:eastAsia="zh-CN"/>
        </w:rPr>
        <w:t xml:space="preserve"> </w:t>
      </w:r>
    </w:p>
    <w:p w14:paraId="204A5C60" w14:textId="17F1C0E3" w:rsidR="007C43E4" w:rsidRDefault="007C43E4" w:rsidP="007C43E4">
      <w:pPr>
        <w:rPr>
          <w:lang w:val="en-US" w:eastAsia="zh-CN"/>
        </w:rPr>
      </w:pPr>
      <w:r>
        <w:rPr>
          <w:lang w:val="en-US" w:eastAsia="zh-CN"/>
        </w:rPr>
        <w:t>[PR 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w:t>
      </w:r>
      <w:r>
        <w:rPr>
          <w:lang w:eastAsia="ja-JP"/>
        </w:rPr>
        <w:t>2</w:t>
      </w:r>
      <w:r>
        <w:rPr>
          <w:lang w:val="en-US" w:eastAsia="zh-CN"/>
        </w:rPr>
        <w:t xml:space="preserve">] </w:t>
      </w:r>
      <w:r>
        <w:rPr>
          <w:lang w:eastAsia="ja-JP"/>
        </w:rPr>
        <w:t xml:space="preserve">Subject to </w:t>
      </w:r>
      <w:r>
        <w:rPr>
          <w:rFonts w:hint="eastAsia"/>
          <w:lang w:eastAsia="zh-CN"/>
        </w:rPr>
        <w:t xml:space="preserve">Operator </w:t>
      </w:r>
      <w:r>
        <w:rPr>
          <w:lang w:eastAsia="ja-JP"/>
        </w:rPr>
        <w:t>policy,</w:t>
      </w:r>
      <w:r>
        <w:rPr>
          <w:lang w:val="en-US" w:eastAsia="zh-CN"/>
        </w:rPr>
        <w:t xml:space="preserve"> the 5G system shall provide means for the trusted 3</w:t>
      </w:r>
      <w:r w:rsidRPr="005C2A91">
        <w:rPr>
          <w:vertAlign w:val="superscript"/>
          <w:lang w:val="en-US" w:eastAsia="zh-CN"/>
        </w:rPr>
        <w:t>rd</w:t>
      </w:r>
      <w:r>
        <w:rPr>
          <w:lang w:val="en-US" w:eastAsia="zh-CN"/>
        </w:rPr>
        <w:t xml:space="preserve"> party to ask which QoS status information is needed together exposed with the network energy usage information. </w:t>
      </w:r>
    </w:p>
    <w:p w14:paraId="6140BD4D" w14:textId="005E6EC4" w:rsidR="007C43E4" w:rsidRDefault="007C43E4" w:rsidP="007C43E4">
      <w:pPr>
        <w:pStyle w:val="EditorsNote"/>
        <w:rPr>
          <w:rFonts w:ascii="Arial" w:hAnsi="Arial" w:cs="Arial"/>
          <w:color w:val="0000FF"/>
          <w:sz w:val="28"/>
          <w:szCs w:val="28"/>
          <w:lang w:val="en-US"/>
        </w:rPr>
      </w:pPr>
      <w:r w:rsidRPr="00BA0039">
        <w:rPr>
          <w:noProof/>
          <w:lang w:val="en-US"/>
        </w:rPr>
        <w:t>Editor’s Note: B</w:t>
      </w:r>
      <w:r w:rsidRPr="00DD5261">
        <w:rPr>
          <w:noProof/>
          <w:lang w:val="en-US"/>
        </w:rPr>
        <w:t>oth requirements are FFS.</w:t>
      </w:r>
    </w:p>
    <w:p w14:paraId="0BAB1522" w14:textId="77777777" w:rsidR="007C43E4" w:rsidRDefault="007C43E4" w:rsidP="007C43E4"/>
    <w:p w14:paraId="3C62CB01" w14:textId="7162B59B" w:rsidR="00A7096F" w:rsidRPr="00DA0A2F" w:rsidRDefault="00A7096F" w:rsidP="00A7096F">
      <w:pPr>
        <w:pStyle w:val="2"/>
      </w:pPr>
      <w:bookmarkStart w:id="192" w:name="_Toc128479614"/>
      <w:r w:rsidRPr="00DA0A2F">
        <w:t>5.</w:t>
      </w:r>
      <w:r w:rsidR="00785280">
        <w:t>8</w:t>
      </w:r>
      <w:r w:rsidRPr="00DA0A2F">
        <w:tab/>
      </w:r>
      <w:bookmarkStart w:id="193" w:name="_Hlk126159513"/>
      <w:r w:rsidRPr="00DA0A2F">
        <w:t>Application</w:t>
      </w:r>
      <w:r>
        <w:t xml:space="preserve"> </w:t>
      </w:r>
      <w:r w:rsidRPr="00DA0A2F">
        <w:t xml:space="preserve">energy </w:t>
      </w:r>
      <w:r>
        <w:t xml:space="preserve">efficiency </w:t>
      </w:r>
      <w:r w:rsidRPr="00DA0A2F">
        <w:t>monitoring</w:t>
      </w:r>
      <w:bookmarkEnd w:id="192"/>
      <w:r w:rsidRPr="00DA0A2F">
        <w:t xml:space="preserve"> </w:t>
      </w:r>
      <w:bookmarkEnd w:id="193"/>
    </w:p>
    <w:p w14:paraId="3512A714" w14:textId="20FCA808" w:rsidR="00A7096F" w:rsidRPr="00DA0A2F" w:rsidRDefault="00A7096F" w:rsidP="00A7096F">
      <w:pPr>
        <w:pStyle w:val="3"/>
      </w:pPr>
      <w:bookmarkStart w:id="194" w:name="_Toc128479615"/>
      <w:r w:rsidRPr="00DA0A2F">
        <w:t>5.</w:t>
      </w:r>
      <w:r w:rsidR="00785280">
        <w:rPr>
          <w:lang w:val="en-US" w:eastAsia="zh-CN"/>
        </w:rPr>
        <w:t>8</w:t>
      </w:r>
      <w:r w:rsidRPr="00DA0A2F">
        <w:t>.1</w:t>
      </w:r>
      <w:r w:rsidRPr="00DA0A2F">
        <w:tab/>
        <w:t>Description</w:t>
      </w:r>
      <w:bookmarkEnd w:id="194"/>
    </w:p>
    <w:p w14:paraId="27A06935" w14:textId="77777777" w:rsidR="00A7096F" w:rsidRPr="00DA0A2F" w:rsidRDefault="00A7096F" w:rsidP="00A7096F">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4FF0DFE8" w14:textId="77777777" w:rsidR="00A7096F" w:rsidRDefault="00A7096F" w:rsidP="00A7096F">
      <w:pPr>
        <w:jc w:val="both"/>
        <w:rPr>
          <w:lang w:val="en-US"/>
        </w:rPr>
      </w:pPr>
      <w:r>
        <w:rPr>
          <w:lang w:val="en-US"/>
        </w:rPr>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66CAB653" w14:textId="77777777" w:rsidR="00A7096F" w:rsidRDefault="00A7096F" w:rsidP="00A7096F">
      <w:pPr>
        <w:rPr>
          <w:color w:val="000000"/>
          <w:lang w:val="en-US" w:eastAsia="zh-CN"/>
        </w:rPr>
      </w:pPr>
      <w:r>
        <w:rPr>
          <w:color w:val="000000"/>
          <w:lang w:val="en-US"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usage for the given application in a certain service area (e.g. edge service area). </w:t>
      </w:r>
    </w:p>
    <w:p w14:paraId="09C16F57" w14:textId="77777777" w:rsidR="00A7096F" w:rsidRDefault="00A7096F" w:rsidP="00A7096F">
      <w:pPr>
        <w:rPr>
          <w:noProof/>
          <w:lang w:val="en-US" w:eastAsia="ko-KR"/>
        </w:rPr>
      </w:pPr>
      <w:r>
        <w:rPr>
          <w:color w:val="000000"/>
          <w:lang w:val="en-US"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p>
    <w:p w14:paraId="5CD90045" w14:textId="31F4CF65" w:rsidR="00A7096F" w:rsidRPr="00DA0A2F" w:rsidRDefault="00A7096F" w:rsidP="00A7096F">
      <w:pPr>
        <w:pStyle w:val="3"/>
      </w:pPr>
      <w:bookmarkStart w:id="195" w:name="_Toc128479616"/>
      <w:r w:rsidRPr="00DA0A2F">
        <w:t>5.</w:t>
      </w:r>
      <w:r w:rsidR="00785280">
        <w:rPr>
          <w:lang w:val="en-US" w:eastAsia="zh-CN"/>
        </w:rPr>
        <w:t>8</w:t>
      </w:r>
      <w:r w:rsidRPr="00DA0A2F">
        <w:t>.2</w:t>
      </w:r>
      <w:r w:rsidRPr="00DA0A2F">
        <w:tab/>
        <w:t>Pre-conditions</w:t>
      </w:r>
      <w:bookmarkEnd w:id="195"/>
    </w:p>
    <w:p w14:paraId="0BEC4298" w14:textId="77777777" w:rsidR="00A7096F" w:rsidRPr="00E77F97" w:rsidRDefault="00A7096F" w:rsidP="00A7096F">
      <w:pPr>
        <w:jc w:val="both"/>
        <w:rPr>
          <w:lang w:val="en-US" w:eastAsia="zh-CN"/>
        </w:rPr>
      </w:pPr>
      <w:r w:rsidRPr="00DA0A2F">
        <w:rPr>
          <w:lang w:val="en-US" w:eastAsia="zh-CN"/>
        </w:rPr>
        <w:t>The service provider X wants to deploy an application service (e.g., gaming service) in a given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p>
    <w:p w14:paraId="01C36770" w14:textId="77777777" w:rsidR="00A7096F" w:rsidRPr="00C460EE" w:rsidRDefault="00A7096F" w:rsidP="00A7096F">
      <w:pPr>
        <w:jc w:val="both"/>
        <w:rPr>
          <w:lang w:val="en-US" w:eastAsia="zh-CN"/>
        </w:rPr>
      </w:pPr>
      <w:r w:rsidRPr="00605571">
        <w:rPr>
          <w:lang w:val="en-US" w:eastAsia="zh-CN"/>
        </w:rPr>
        <w:t xml:space="preserve">The service provider X subscribes to the operator A for the “App EnergyEff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063D93A" w14:textId="77777777" w:rsidR="00A7096F" w:rsidRPr="00C460EE" w:rsidRDefault="00A7096F" w:rsidP="00A7096F">
      <w:pPr>
        <w:jc w:val="both"/>
        <w:rPr>
          <w:lang w:val="en-US" w:eastAsia="zh-CN"/>
        </w:rPr>
      </w:pPr>
      <w:r>
        <w:rPr>
          <w:rStyle w:val="ui-provider"/>
        </w:rPr>
        <w:t>The operator A and service provider X have agreed on certain energy efficiency target for the application service and optionally for given service levels.</w:t>
      </w:r>
    </w:p>
    <w:p w14:paraId="51915FFC" w14:textId="15CB1CBA" w:rsidR="00A7096F" w:rsidRPr="00FF4FE1" w:rsidRDefault="00A7096F" w:rsidP="00A7096F">
      <w:pPr>
        <w:pStyle w:val="3"/>
      </w:pPr>
      <w:bookmarkStart w:id="196" w:name="_Toc128479617"/>
      <w:r w:rsidRPr="00FF4FE1">
        <w:lastRenderedPageBreak/>
        <w:t>5.</w:t>
      </w:r>
      <w:r w:rsidR="00785280">
        <w:rPr>
          <w:lang w:val="en-US" w:eastAsia="zh-CN"/>
        </w:rPr>
        <w:t>8</w:t>
      </w:r>
      <w:r w:rsidRPr="00FF4FE1">
        <w:t>.3</w:t>
      </w:r>
      <w:r w:rsidRPr="00FF4FE1">
        <w:tab/>
        <w:t>Service Flows</w:t>
      </w:r>
      <w:bookmarkEnd w:id="196"/>
    </w:p>
    <w:p w14:paraId="511C3630" w14:textId="77777777" w:rsidR="00A7096F" w:rsidRPr="00FF4FE1" w:rsidRDefault="00A7096F" w:rsidP="00A7096F">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4257C201" w14:textId="77777777" w:rsidR="00A7096F" w:rsidRPr="00E77F97" w:rsidRDefault="00A7096F" w:rsidP="00A7096F">
      <w:pPr>
        <w:rPr>
          <w:lang w:val="en-US"/>
        </w:rPr>
      </w:pPr>
      <w:r w:rsidRPr="00FF4FE1">
        <w:rPr>
          <w:lang w:val="en-US" w:eastAsia="zh-CN"/>
        </w:rPr>
        <w:t>2. The 5G system of operator A acquires the energy usage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The</w:t>
      </w:r>
      <w:r>
        <w:rPr>
          <w:lang w:val="en-US" w:eastAsia="zh-CN"/>
        </w:rPr>
        <w:t>n, the</w:t>
      </w:r>
      <w:r w:rsidRPr="00E77F97">
        <w:rPr>
          <w:lang w:val="en-US" w:eastAsia="zh-CN"/>
        </w:rPr>
        <w:t xml:space="preserve"> 5G system of operator A </w:t>
      </w:r>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energy usage information.</w:t>
      </w:r>
    </w:p>
    <w:p w14:paraId="3BBA6FCA" w14:textId="77777777" w:rsidR="00A7096F" w:rsidRDefault="00A7096F" w:rsidP="00A7096F">
      <w:pPr>
        <w:rPr>
          <w:lang w:val="en-US"/>
        </w:rPr>
      </w:pPr>
      <w:bookmarkStart w:id="197"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p>
    <w:bookmarkEnd w:id="197"/>
    <w:p w14:paraId="7A5F6089" w14:textId="77777777" w:rsidR="00A7096F" w:rsidRDefault="00A7096F" w:rsidP="00A7096F">
      <w:pPr>
        <w:rPr>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E77F97" w:rsidRDefault="00A7096F" w:rsidP="00A7096F">
      <w:pPr>
        <w:pStyle w:val="3"/>
      </w:pPr>
      <w:bookmarkStart w:id="198" w:name="_Toc128479618"/>
      <w:r w:rsidRPr="00E77F97">
        <w:t>5.</w:t>
      </w:r>
      <w:r w:rsidR="00785280">
        <w:rPr>
          <w:lang w:val="en-US" w:eastAsia="zh-CN"/>
        </w:rPr>
        <w:t>8</w:t>
      </w:r>
      <w:r w:rsidRPr="00E77F97">
        <w:t>.4</w:t>
      </w:r>
      <w:r w:rsidRPr="00E77F97">
        <w:tab/>
        <w:t>Post-conditions</w:t>
      </w:r>
      <w:bookmarkEnd w:id="198"/>
    </w:p>
    <w:p w14:paraId="0EB6B296" w14:textId="77777777" w:rsidR="00A7096F" w:rsidRPr="00E77F97" w:rsidRDefault="00A7096F" w:rsidP="00A7096F">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(e.g. service levels, application relocation) or configuring the application service in an energy-efficient manner</w:t>
      </w:r>
      <w:r w:rsidRPr="00E77F97">
        <w:rPr>
          <w:lang w:val="en-US" w:eastAsia="zh-CN"/>
        </w:rPr>
        <w:t>.</w:t>
      </w:r>
    </w:p>
    <w:p w14:paraId="11EDCE9B" w14:textId="56643A28" w:rsidR="00A7096F" w:rsidRPr="00E77F97" w:rsidRDefault="00A7096F" w:rsidP="00A7096F">
      <w:pPr>
        <w:pStyle w:val="3"/>
      </w:pPr>
      <w:bookmarkStart w:id="199" w:name="_Toc128479619"/>
      <w:r w:rsidRPr="00E77F97">
        <w:t>5.</w:t>
      </w:r>
      <w:r w:rsidR="00785280">
        <w:rPr>
          <w:lang w:val="en-US" w:eastAsia="zh-CN"/>
        </w:rPr>
        <w:t>8</w:t>
      </w:r>
      <w:r w:rsidRPr="00E77F97">
        <w:t>.5</w:t>
      </w:r>
      <w:r w:rsidRPr="00E77F97">
        <w:tab/>
        <w:t>Existing features partly or fully covering the use case functionality</w:t>
      </w:r>
      <w:bookmarkEnd w:id="199"/>
    </w:p>
    <w:p w14:paraId="6B1BC6EE" w14:textId="77777777" w:rsidR="00A7096F" w:rsidRDefault="00A7096F" w:rsidP="00A7096F">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E77F97" w:rsidRDefault="00A7096F" w:rsidP="00A7096F">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 xml:space="preserve">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r w:rsidR="00785280">
        <w:t>slice...</w:t>
      </w:r>
      <w:r>
        <w:t xml:space="preserve">). </w:t>
      </w:r>
    </w:p>
    <w:p w14:paraId="05B10A1A" w14:textId="75010490" w:rsidR="00A7096F" w:rsidRPr="00E77F97" w:rsidRDefault="00A7096F" w:rsidP="00A7096F">
      <w:pPr>
        <w:pStyle w:val="3"/>
      </w:pPr>
      <w:bookmarkStart w:id="200" w:name="_Toc128479620"/>
      <w:r w:rsidRPr="00E77F97">
        <w:t>5.</w:t>
      </w:r>
      <w:r w:rsidR="00785280">
        <w:rPr>
          <w:lang w:val="en-US" w:eastAsia="zh-CN"/>
        </w:rPr>
        <w:t>8</w:t>
      </w:r>
      <w:r w:rsidRPr="00E77F97">
        <w:t>.6</w:t>
      </w:r>
      <w:r w:rsidRPr="00E77F97">
        <w:tab/>
        <w:t>Potential New Requirements needed to support the use case</w:t>
      </w:r>
      <w:bookmarkEnd w:id="200"/>
    </w:p>
    <w:p w14:paraId="73DD3F0A" w14:textId="64307BA3" w:rsidR="00A7096F" w:rsidRPr="00035BA7" w:rsidRDefault="00A7096F" w:rsidP="00A7096F">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 xml:space="preserve">.6-1] </w:t>
      </w:r>
      <w:r w:rsidRPr="00D16B16">
        <w:t xml:space="preserve">Based on operator policy, the </w:t>
      </w:r>
      <w:r w:rsidRPr="00035BA7">
        <w:t>5G syst</w:t>
      </w:r>
      <w:r w:rsidRPr="00035BA7">
        <w:rPr>
          <w:rFonts w:eastAsia="宋体"/>
          <w:lang w:eastAsia="zh-CN"/>
        </w:rPr>
        <w:t>e</w:t>
      </w:r>
      <w:r w:rsidRPr="00035BA7">
        <w:t xml:space="preserve">m shall be able to provide means to allow an </w:t>
      </w:r>
      <w:r>
        <w:t>application service provider</w:t>
      </w:r>
      <w:r w:rsidRPr="00035BA7">
        <w:t xml:space="preserve"> to monitor the </w:t>
      </w:r>
      <w:r>
        <w:t xml:space="preserve">energy efficiency </w:t>
      </w:r>
      <w:r w:rsidRPr="00035BA7">
        <w:t xml:space="preserve">of </w:t>
      </w:r>
      <w:r>
        <w:t xml:space="preserve">one or more application </w:t>
      </w:r>
      <w:r w:rsidRPr="00035BA7">
        <w:t>service</w:t>
      </w:r>
      <w:r>
        <w:t>s (or service levels).</w:t>
      </w:r>
    </w:p>
    <w:p w14:paraId="09C85A4C" w14:textId="2285C829" w:rsidR="00A7096F" w:rsidRDefault="00A7096F" w:rsidP="00A7096F">
      <w:pPr>
        <w:rPr>
          <w:lang w:val="en-US"/>
        </w:rPr>
      </w:pPr>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.6-</w:t>
      </w:r>
      <w:r>
        <w:rPr>
          <w:lang w:eastAsia="ja-JP"/>
        </w:rPr>
        <w:t>2</w:t>
      </w:r>
      <w:r w:rsidRPr="00E77F97">
        <w:rPr>
          <w:lang w:eastAsia="ja-JP"/>
        </w:rPr>
        <w:t xml:space="preserve">] </w:t>
      </w:r>
      <w:r w:rsidRPr="00035BA7">
        <w:rPr>
          <w:lang w:val="en-US"/>
        </w:rPr>
        <w:t xml:space="preserve">Based on operator policy, 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service</w:t>
      </w:r>
      <w:r w:rsidRPr="00035BA7">
        <w:rPr>
          <w:lang w:val="en-US"/>
        </w:rPr>
        <w:t>,</w:t>
      </w:r>
      <w:r>
        <w:rPr>
          <w:lang w:val="en-US"/>
        </w:rPr>
        <w:t xml:space="preserve"> and expose the predicted notifications</w:t>
      </w:r>
      <w:r w:rsidRPr="00035BA7">
        <w:rPr>
          <w:lang w:val="en-US"/>
        </w:rPr>
        <w:t xml:space="preserve"> to </w:t>
      </w:r>
      <w:r>
        <w:t xml:space="preserve">the </w:t>
      </w:r>
      <w:r>
        <w:rPr>
          <w:lang w:val="en-US"/>
        </w:rPr>
        <w:t>application service provider</w:t>
      </w:r>
      <w:r w:rsidRPr="00035BA7">
        <w:rPr>
          <w:lang w:val="en-US"/>
        </w:rPr>
        <w:t>.</w:t>
      </w:r>
    </w:p>
    <w:p w14:paraId="4573DD3B" w14:textId="03D37F7B" w:rsidR="00A7096F" w:rsidRDefault="00A7096F" w:rsidP="00785280">
      <w:pPr>
        <w:pStyle w:val="EditorsNote"/>
        <w:rPr>
          <w:rFonts w:ascii="Arial" w:hAnsi="Arial" w:cs="Arial"/>
          <w:noProof/>
          <w:color w:val="0000FF"/>
          <w:sz w:val="28"/>
          <w:szCs w:val="28"/>
        </w:rPr>
      </w:pPr>
      <w:r w:rsidRPr="00724A67">
        <w:t>Editor’s Note: Both potential requirements above are FFS.</w:t>
      </w:r>
    </w:p>
    <w:p w14:paraId="285FE534" w14:textId="5E3062FF" w:rsidR="00835AD3" w:rsidRPr="006D6595" w:rsidRDefault="00835AD3" w:rsidP="00835AD3">
      <w:pPr>
        <w:pStyle w:val="2"/>
      </w:pPr>
      <w:bookmarkStart w:id="201" w:name="_Toc128479621"/>
      <w:r>
        <w:t>5.</w:t>
      </w:r>
      <w:r w:rsidR="00BC090C">
        <w:t>9</w:t>
      </w:r>
      <w:r>
        <w:t xml:space="preserve"> </w:t>
      </w:r>
      <w:r>
        <w:tab/>
        <w:t xml:space="preserve">Use case on Renewable </w:t>
      </w:r>
      <w:r w:rsidRPr="006D6595">
        <w:t xml:space="preserve">Energy usage </w:t>
      </w:r>
      <w:r>
        <w:t xml:space="preserve">information </w:t>
      </w:r>
      <w:r w:rsidRPr="006D6595">
        <w:t>exposure</w:t>
      </w:r>
      <w:bookmarkEnd w:id="201"/>
      <w:r w:rsidRPr="006D6595">
        <w:t xml:space="preserve"> </w:t>
      </w:r>
      <w:r>
        <w:tab/>
      </w:r>
    </w:p>
    <w:p w14:paraId="01E8D3EF" w14:textId="72729B19" w:rsidR="00835AD3" w:rsidRDefault="00835AD3" w:rsidP="00835AD3">
      <w:pPr>
        <w:pStyle w:val="3"/>
      </w:pPr>
      <w:bookmarkStart w:id="202" w:name="_Toc128479622"/>
      <w:r>
        <w:t>5.</w:t>
      </w:r>
      <w:r w:rsidR="00BC090C">
        <w:rPr>
          <w:lang w:val="en-US" w:eastAsia="zh-CN"/>
        </w:rPr>
        <w:t>9</w:t>
      </w:r>
      <w:r>
        <w:t>.1</w:t>
      </w:r>
      <w:r>
        <w:tab/>
        <w:t>Description</w:t>
      </w:r>
      <w:bookmarkEnd w:id="202"/>
    </w:p>
    <w:p w14:paraId="5C173BB5" w14:textId="280E2FBA" w:rsidR="00835AD3" w:rsidRDefault="00835AD3" w:rsidP="00835AD3">
      <w:pPr>
        <w:rPr>
          <w:color w:val="000000"/>
          <w:lang w:val="en-US" w:eastAsia="zh-CN"/>
        </w:rPr>
      </w:pPr>
      <w:r>
        <w:rPr>
          <w:color w:val="000000"/>
          <w:lang w:val="en-US" w:eastAsia="zh-CN"/>
        </w:rPr>
        <w:t>According to a recent GSMA report [</w:t>
      </w:r>
      <w:r w:rsidR="00DA0715">
        <w:rPr>
          <w:color w:val="000000"/>
          <w:lang w:val="en-US" w:eastAsia="zh-CN"/>
        </w:rPr>
        <w:t>20</w:t>
      </w:r>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with the ultimate goal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p>
    <w:p w14:paraId="025A7E54" w14:textId="77777777" w:rsidR="00835AD3" w:rsidRDefault="00835AD3" w:rsidP="00835AD3">
      <w:pPr>
        <w:rPr>
          <w:color w:val="000000"/>
          <w:lang w:val="en-US" w:eastAsia="zh-CN"/>
        </w:rPr>
      </w:pPr>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Default="00835AD3" w:rsidP="00835AD3">
      <w:pPr>
        <w:pStyle w:val="3"/>
      </w:pPr>
      <w:bookmarkStart w:id="203" w:name="_Toc128479623"/>
      <w:r>
        <w:lastRenderedPageBreak/>
        <w:t>5.</w:t>
      </w:r>
      <w:r w:rsidR="00BC090C">
        <w:rPr>
          <w:lang w:val="en-US" w:eastAsia="zh-CN"/>
        </w:rPr>
        <w:t>9</w:t>
      </w:r>
      <w:r>
        <w:t>.2</w:t>
      </w:r>
      <w:r>
        <w:tab/>
        <w:t>Pre-conditions</w:t>
      </w:r>
      <w:bookmarkEnd w:id="203"/>
    </w:p>
    <w:p w14:paraId="5EA750CF" w14:textId="3D819D52" w:rsidR="00835AD3" w:rsidRDefault="00835AD3" w:rsidP="00835AD3">
      <w:pPr>
        <w:rPr>
          <w:lang w:val="en-US" w:eastAsia="zh-CN"/>
        </w:rPr>
      </w:pPr>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This is due to the fact that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w:t>
      </w:r>
      <w:r w:rsidR="00DA0715">
        <w:rPr>
          <w:noProof/>
          <w:lang w:val="en-US"/>
        </w:rPr>
        <w:t>21</w:t>
      </w:r>
      <w:r>
        <w:rPr>
          <w:noProof/>
          <w:lang w:val="en-US"/>
        </w:rPr>
        <w:t>], if applicable.</w:t>
      </w:r>
      <w:r>
        <w:rPr>
          <w:lang w:val="en-US" w:eastAsia="zh-CN"/>
        </w:rPr>
        <w:t xml:space="preserve"> </w:t>
      </w:r>
    </w:p>
    <w:p w14:paraId="53D3F4CF" w14:textId="77777777" w:rsidR="00835AD3" w:rsidRDefault="00835AD3" w:rsidP="00835AD3">
      <w:pPr>
        <w:rPr>
          <w:lang w:val="en-US" w:eastAsia="zh-CN"/>
        </w:rPr>
      </w:pPr>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p>
    <w:p w14:paraId="05637A5A" w14:textId="5685B109" w:rsidR="00835AD3" w:rsidRDefault="00835AD3" w:rsidP="00835AD3">
      <w:pPr>
        <w:pStyle w:val="3"/>
      </w:pPr>
      <w:bookmarkStart w:id="204" w:name="_Toc128479624"/>
      <w:r>
        <w:t>5.</w:t>
      </w:r>
      <w:r w:rsidR="00BC090C">
        <w:rPr>
          <w:lang w:val="en-US" w:eastAsia="zh-CN"/>
        </w:rPr>
        <w:t>9</w:t>
      </w:r>
      <w:r>
        <w:t>.3</w:t>
      </w:r>
      <w:r>
        <w:tab/>
        <w:t>Service Flows</w:t>
      </w:r>
      <w:bookmarkEnd w:id="204"/>
    </w:p>
    <w:p w14:paraId="5459774E" w14:textId="77777777" w:rsidR="00835AD3" w:rsidRDefault="00835AD3" w:rsidP="00835AD3">
      <w:pPr>
        <w:rPr>
          <w:lang w:val="en-US" w:eastAsia="zh-CN"/>
        </w:rPr>
      </w:pPr>
      <w:r w:rsidRPr="00DB0E8A">
        <w:rPr>
          <w:lang w:val="en-US" w:eastAsia="zh-CN"/>
        </w:rPr>
        <w:t>1. Customer X subscribes to the ‘Green Energy’ service for its warehouse, provided by operator R</w:t>
      </w:r>
    </w:p>
    <w:p w14:paraId="0742D66A" w14:textId="77777777" w:rsidR="00835AD3" w:rsidRDefault="00835AD3" w:rsidP="00835AD3">
      <w:pPr>
        <w:rPr>
          <w:lang w:val="en-US"/>
        </w:rPr>
      </w:pPr>
      <w:r>
        <w:rPr>
          <w:lang w:val="en-US" w:eastAsia="zh-CN"/>
        </w:rPr>
        <w:t xml:space="preserve">2. </w:t>
      </w:r>
      <w:r w:rsidRPr="00405761">
        <w:rPr>
          <w:lang w:val="en-US" w:eastAsia="zh-CN"/>
        </w:rPr>
        <w:t xml:space="preserve">Operator R </w:t>
      </w:r>
      <w:r>
        <w:rPr>
          <w:lang w:val="en-US" w:eastAsia="zh-CN"/>
        </w:rPr>
        <w:t xml:space="preserve">provides a </w:t>
      </w:r>
      <w:r w:rsidRPr="00DB0E8A">
        <w:rPr>
          <w:lang w:val="en-US" w:eastAsia="zh-CN"/>
        </w:rPr>
        <w:t>dedicated</w:t>
      </w:r>
      <w:r>
        <w:rPr>
          <w:lang w:val="en-US" w:eastAsia="zh-CN"/>
        </w:rPr>
        <w:t xml:space="preserve"> network slice that utilizes a minimum 80% renewable energy for customer X’s NPN at their warehouse. </w:t>
      </w:r>
    </w:p>
    <w:p w14:paraId="2A284347" w14:textId="77777777" w:rsidR="00835AD3" w:rsidRDefault="00835AD3" w:rsidP="00835AD3">
      <w:pPr>
        <w:rPr>
          <w:lang w:val="en-US"/>
        </w:rPr>
      </w:pPr>
      <w:r>
        <w:rPr>
          <w:lang w:val="en-US"/>
        </w:rPr>
        <w:t>3</w:t>
      </w:r>
      <w:r>
        <w:rPr>
          <w:rFonts w:hint="eastAsia"/>
          <w:lang w:val="en-US"/>
        </w:rPr>
        <w:t>.</w:t>
      </w:r>
      <w:r>
        <w:rPr>
          <w:lang w:val="en-US"/>
        </w:rPr>
        <w:t xml:space="preserve"> </w:t>
      </w:r>
      <w:r w:rsidRPr="00405761">
        <w:rPr>
          <w:lang w:val="en-US"/>
        </w:rPr>
        <w:t xml:space="preserve">Customer X </w:t>
      </w:r>
      <w:r>
        <w:rPr>
          <w:lang w:val="en-US"/>
        </w:rPr>
        <w:t xml:space="preserve">receives </w:t>
      </w:r>
      <w:r w:rsidRPr="00DB0E8A">
        <w:rPr>
          <w:lang w:val="en-US"/>
        </w:rPr>
        <w:t>periodic report every month regarding the ratio of renewable</w:t>
      </w:r>
      <w:r>
        <w:rPr>
          <w:lang w:val="en-US"/>
        </w:rPr>
        <w:t xml:space="preserve"> energy utilization</w:t>
      </w:r>
      <w:r w:rsidRPr="00405761">
        <w:rPr>
          <w:lang w:val="en-US"/>
        </w:rPr>
        <w:t xml:space="preserve"> from Operator R.</w:t>
      </w:r>
    </w:p>
    <w:p w14:paraId="65A9B90E" w14:textId="77777777" w:rsidR="00835AD3" w:rsidRDefault="00835AD3" w:rsidP="00835AD3">
      <w:pPr>
        <w:rPr>
          <w:lang w:val="en-US" w:eastAsia="zh-CN"/>
        </w:rPr>
      </w:pPr>
      <w:r>
        <w:rPr>
          <w:lang w:val="en-US" w:eastAsia="zh-CN"/>
        </w:rPr>
        <w:t>4.</w:t>
      </w:r>
      <w:r w:rsidRPr="0015413B">
        <w:rPr>
          <w:lang w:val="en-US" w:eastAsia="zh-CN"/>
        </w:rPr>
        <w:t xml:space="preserve"> </w:t>
      </w:r>
      <w:r w:rsidRPr="00405761">
        <w:rPr>
          <w:lang w:val="en-US" w:eastAsia="zh-CN"/>
        </w:rPr>
        <w:t>Operator R supplies customer X with the requested information</w:t>
      </w:r>
      <w:r>
        <w:rPr>
          <w:lang w:val="en-US" w:eastAsia="zh-CN"/>
        </w:rPr>
        <w:t>.</w:t>
      </w:r>
      <w:r w:rsidRPr="00405761">
        <w:rPr>
          <w:lang w:val="en-US" w:eastAsia="zh-CN"/>
        </w:rPr>
        <w:t xml:space="preserve"> </w:t>
      </w:r>
    </w:p>
    <w:p w14:paraId="3B2D4C1E" w14:textId="7B1ECAD5" w:rsidR="00835AD3" w:rsidRDefault="00835AD3" w:rsidP="00835AD3">
      <w:pPr>
        <w:pStyle w:val="3"/>
      </w:pPr>
      <w:bookmarkStart w:id="205" w:name="_Toc128479625"/>
      <w:r>
        <w:t>5.</w:t>
      </w:r>
      <w:r w:rsidR="00BC090C">
        <w:rPr>
          <w:lang w:val="en-US" w:eastAsia="zh-CN"/>
        </w:rPr>
        <w:t>9</w:t>
      </w:r>
      <w:r>
        <w:t>.4</w:t>
      </w:r>
      <w:r>
        <w:tab/>
        <w:t>Post-conditions</w:t>
      </w:r>
      <w:bookmarkEnd w:id="205"/>
    </w:p>
    <w:p w14:paraId="53CDE24E" w14:textId="77777777" w:rsidR="00835AD3" w:rsidRDefault="00835AD3" w:rsidP="00835AD3">
      <w:pPr>
        <w:rPr>
          <w:lang w:val="en-US" w:eastAsia="zh-CN"/>
        </w:rPr>
      </w:pPr>
      <w:r>
        <w:rPr>
          <w:lang w:val="en-US" w:eastAsia="zh-CN"/>
        </w:rPr>
        <w:t xml:space="preserve">Customer X can get a dedicated network slice (or NPN) utilizing a minimum ratio of renewable energy used by the network serving its warehouse. </w:t>
      </w:r>
    </w:p>
    <w:p w14:paraId="1C6FA826" w14:textId="77777777" w:rsidR="00835AD3" w:rsidRDefault="00835AD3" w:rsidP="00835AD3">
      <w:pPr>
        <w:tabs>
          <w:tab w:val="left" w:pos="1460"/>
        </w:tabs>
        <w:rPr>
          <w:lang w:val="en-US" w:eastAsia="zh-CN"/>
        </w:rPr>
      </w:pPr>
      <w:r>
        <w:rPr>
          <w:lang w:val="en-US" w:eastAsia="zh-CN"/>
        </w:rPr>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p>
    <w:p w14:paraId="02927D2B" w14:textId="4C6AF8CA" w:rsidR="00835AD3" w:rsidRDefault="00835AD3" w:rsidP="00835AD3">
      <w:pPr>
        <w:pStyle w:val="3"/>
      </w:pPr>
      <w:bookmarkStart w:id="206" w:name="_Toc128479626"/>
      <w:r>
        <w:t>5.</w:t>
      </w:r>
      <w:r w:rsidR="00BC090C">
        <w:rPr>
          <w:lang w:val="en-US" w:eastAsia="zh-CN"/>
        </w:rPr>
        <w:t>9</w:t>
      </w:r>
      <w:r>
        <w:t>.5</w:t>
      </w:r>
      <w:r>
        <w:tab/>
        <w:t>Existing features partly or fully covering the use case functionality</w:t>
      </w:r>
      <w:bookmarkEnd w:id="206"/>
    </w:p>
    <w:p w14:paraId="48D89969" w14:textId="77777777" w:rsidR="00835AD3" w:rsidRDefault="00835AD3" w:rsidP="00835AD3">
      <w:pPr>
        <w:rPr>
          <w:lang w:val="en-US" w:eastAsia="zh-CN"/>
        </w:rPr>
      </w:pPr>
      <w:r>
        <w:rPr>
          <w:lang w:val="en-US" w:eastAsia="zh-CN"/>
        </w:rPr>
        <w:t>None.</w:t>
      </w:r>
    </w:p>
    <w:p w14:paraId="3882333B" w14:textId="70449427" w:rsidR="00835AD3" w:rsidRDefault="00835AD3" w:rsidP="00835AD3">
      <w:pPr>
        <w:pStyle w:val="3"/>
      </w:pPr>
      <w:bookmarkStart w:id="207" w:name="_Toc128479627"/>
      <w:r>
        <w:t>5.</w:t>
      </w:r>
      <w:r w:rsidR="00BC090C">
        <w:rPr>
          <w:lang w:val="en-US" w:eastAsia="zh-CN"/>
        </w:rPr>
        <w:t>9</w:t>
      </w:r>
      <w:r>
        <w:t>.6</w:t>
      </w:r>
      <w:r>
        <w:tab/>
        <w:t>Potential New Requirements needed to support the use case</w:t>
      </w:r>
      <w:bookmarkEnd w:id="207"/>
    </w:p>
    <w:p w14:paraId="75F41FFE" w14:textId="1A168AB4" w:rsidR="00835AD3" w:rsidRDefault="00835AD3" w:rsidP="00835AD3">
      <w:pPr>
        <w:rPr>
          <w:lang w:val="en-US" w:eastAsia="zh-CN"/>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provide to a 3</w:t>
      </w:r>
      <w:r w:rsidRPr="00460049">
        <w:rPr>
          <w:vertAlign w:val="superscript"/>
          <w:lang w:eastAsia="ja-JP"/>
        </w:rPr>
        <w:t>rd</w:t>
      </w:r>
      <w:r>
        <w:rPr>
          <w:lang w:eastAsia="ja-JP"/>
        </w:rPr>
        <w:t xml:space="preserve"> party a dedicated NPN or a network slice that operates above a minimum ratio of renewable energy. </w:t>
      </w:r>
    </w:p>
    <w:p w14:paraId="317C5101" w14:textId="77777777" w:rsidR="00835AD3" w:rsidRDefault="00835AD3" w:rsidP="00835AD3">
      <w:pPr>
        <w:pStyle w:val="NO"/>
        <w:rPr>
          <w:lang w:val="en-US" w:eastAsia="zh-CN"/>
        </w:rPr>
      </w:pPr>
      <w:r>
        <w:rPr>
          <w:lang w:val="en-US" w:eastAsia="zh-CN"/>
        </w:rPr>
        <w:t>NOTE 1: This requirement does not imply that the 5G system will actively monitor the dedicated resources.</w:t>
      </w:r>
    </w:p>
    <w:p w14:paraId="093C656A" w14:textId="77777777" w:rsidR="00835AD3" w:rsidRPr="00460049" w:rsidRDefault="00835AD3" w:rsidP="00835AD3">
      <w:pPr>
        <w:pStyle w:val="EditorsNote"/>
        <w:rPr>
          <w:noProof/>
          <w:lang w:eastAsia="ja-JP"/>
        </w:rPr>
      </w:pPr>
      <w:r>
        <w:rPr>
          <w:noProof/>
          <w:lang w:eastAsia="ja-JP"/>
        </w:rPr>
        <w:t>Editor's Note: This requirement is FFS.</w:t>
      </w:r>
    </w:p>
    <w:p w14:paraId="6D0B4303" w14:textId="22C8D846" w:rsidR="00835AD3" w:rsidRDefault="00835AD3" w:rsidP="00835AD3">
      <w:pPr>
        <w:tabs>
          <w:tab w:val="left" w:pos="8160"/>
        </w:tabs>
        <w:rPr>
          <w:lang w:eastAsia="ja-JP"/>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p>
    <w:p w14:paraId="6416AA12" w14:textId="77777777" w:rsidR="00835AD3" w:rsidRDefault="00835AD3" w:rsidP="00835AD3">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08FB0C8F" w14:textId="77777777" w:rsidR="00A7096F" w:rsidRPr="00177510" w:rsidRDefault="00A7096F" w:rsidP="00A7096F">
      <w:pPr>
        <w:rPr>
          <w:lang w:val="en-US"/>
        </w:rPr>
      </w:pPr>
    </w:p>
    <w:p w14:paraId="2335C18F" w14:textId="4A02D91F" w:rsidR="00D65E6A" w:rsidRPr="000D6532" w:rsidRDefault="00D65E6A" w:rsidP="00D65E6A">
      <w:pPr>
        <w:pStyle w:val="2"/>
      </w:pPr>
      <w:bookmarkStart w:id="208" w:name="_Toc128479628"/>
      <w:r>
        <w:t>5</w:t>
      </w:r>
      <w:r w:rsidRPr="000D6532">
        <w:t>.</w:t>
      </w:r>
      <w:r w:rsidR="003246E3">
        <w:t>10</w:t>
      </w:r>
      <w:r w:rsidRPr="000D6532">
        <w:tab/>
        <w:t xml:space="preserve">Use case </w:t>
      </w:r>
      <w:r>
        <w:t>on supporting carbon-aware communication service</w:t>
      </w:r>
      <w:bookmarkEnd w:id="208"/>
    </w:p>
    <w:p w14:paraId="604F48B0" w14:textId="437A281E" w:rsidR="00D65E6A" w:rsidRPr="000D6532" w:rsidRDefault="00D65E6A" w:rsidP="00D65E6A">
      <w:pPr>
        <w:pStyle w:val="3"/>
      </w:pPr>
      <w:bookmarkStart w:id="209" w:name="_Toc128479629"/>
      <w:r>
        <w:t>5</w:t>
      </w:r>
      <w:r w:rsidRPr="000D6532">
        <w:t>.</w:t>
      </w:r>
      <w:r w:rsidR="003246E3">
        <w:t>10</w:t>
      </w:r>
      <w:r w:rsidRPr="000D6532">
        <w:t>.1</w:t>
      </w:r>
      <w:r w:rsidRPr="000D6532">
        <w:tab/>
        <w:t>Description</w:t>
      </w:r>
      <w:bookmarkEnd w:id="209"/>
    </w:p>
    <w:p w14:paraId="5CA47B8D" w14:textId="77777777" w:rsidR="00D65E6A" w:rsidRDefault="00D65E6A" w:rsidP="00D65E6A">
      <w:pPr>
        <w:jc w:val="both"/>
      </w:pPr>
      <w:r>
        <w:t xml:space="preserve">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w:t>
      </w:r>
      <w:r>
        <w:lastRenderedPageBreak/>
        <w:t>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Default="00D65E6A" w:rsidP="00D65E6A">
      <w:pPr>
        <w:jc w:val="both"/>
      </w:pPr>
      <w:r>
        <w:t>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77777777" w:rsidR="00D65E6A" w:rsidRPr="000D6532" w:rsidRDefault="00D65E6A" w:rsidP="00D65E6A">
      <w:pPr>
        <w:jc w:val="both"/>
        <w:rPr>
          <w:rFonts w:eastAsia="Calibri"/>
        </w:rPr>
      </w:pPr>
      <w:r>
        <w:t>In the following use case</w:t>
      </w:r>
      <w:r w:rsidRPr="000D687F">
        <w:rPr>
          <w:rFonts w:eastAsia="Calibri"/>
        </w:rPr>
        <w:t xml:space="preserve">, </w:t>
      </w:r>
      <w:r>
        <w:rPr>
          <w:rFonts w:eastAsia="Calibri"/>
        </w:rPr>
        <w:t>telecom operator</w:t>
      </w:r>
      <w:r w:rsidRPr="000D687F">
        <w:rPr>
          <w:rFonts w:eastAsia="Calibri"/>
        </w:rPr>
        <w:t xml:space="preserve"> </w:t>
      </w:r>
      <w:r>
        <w:rPr>
          <w:rFonts w:eastAsia="Calibri"/>
        </w:rPr>
        <w:t>provides the estimation of carbon emissions for the services.</w:t>
      </w:r>
    </w:p>
    <w:p w14:paraId="6B57623C" w14:textId="078AA858" w:rsidR="00D65E6A" w:rsidRPr="000D6532" w:rsidRDefault="00D65E6A" w:rsidP="00D65E6A">
      <w:pPr>
        <w:pStyle w:val="3"/>
      </w:pPr>
      <w:bookmarkStart w:id="210" w:name="_Toc128479630"/>
      <w:r>
        <w:t>5</w:t>
      </w:r>
      <w:r w:rsidRPr="000D6532">
        <w:t>.</w:t>
      </w:r>
      <w:r w:rsidR="003246E3">
        <w:t>10</w:t>
      </w:r>
      <w:r w:rsidRPr="000D6532">
        <w:t>.2</w:t>
      </w:r>
      <w:r w:rsidRPr="000D6532">
        <w:tab/>
        <w:t>Pre-conditions</w:t>
      </w:r>
      <w:bookmarkEnd w:id="210"/>
    </w:p>
    <w:p w14:paraId="12609A1A" w14:textId="77777777" w:rsidR="00D65E6A" w:rsidRDefault="00D65E6A" w:rsidP="00D65E6A">
      <w:r>
        <w:t>Eva</w:t>
      </w:r>
      <w:r w:rsidRPr="00B369D4">
        <w:t xml:space="preserve"> uses h</w:t>
      </w:r>
      <w:r>
        <w:t>er</w:t>
      </w:r>
      <w:r w:rsidRPr="00B369D4">
        <w:t xml:space="preserve"> </w:t>
      </w:r>
      <w:r>
        <w:t>X</w:t>
      </w:r>
      <w:r w:rsidRPr="00B369D4">
        <w:t xml:space="preserve">R </w:t>
      </w:r>
      <w:r>
        <w:t>device</w:t>
      </w:r>
      <w:r w:rsidRPr="00B369D4">
        <w:t xml:space="preserve"> </w:t>
      </w:r>
      <w:r>
        <w:t>during the commute</w:t>
      </w:r>
      <w:r w:rsidRPr="00B369D4">
        <w:t xml:space="preserve">. This </w:t>
      </w:r>
      <w:r>
        <w:t>XR device</w:t>
      </w:r>
      <w:r w:rsidRPr="00B369D4">
        <w:t xml:space="preserve"> receives 5G service from the mobile network operator </w:t>
      </w:r>
      <w:r>
        <w:t>A.</w:t>
      </w:r>
    </w:p>
    <w:p w14:paraId="1F048621" w14:textId="77777777" w:rsidR="00D65E6A" w:rsidRDefault="00D65E6A" w:rsidP="00D65E6A">
      <w:pPr>
        <w:jc w:val="both"/>
      </w:pPr>
      <w:r>
        <w:t xml:space="preserve">The 5G system operated by operator A is powered by both of renewable energy (e.g., solar energy) and non-renewable energy (e.g., coal). </w:t>
      </w:r>
    </w:p>
    <w:p w14:paraId="0B9A59B0" w14:textId="77777777" w:rsidR="00D65E6A" w:rsidRDefault="00D65E6A" w:rsidP="00D65E6A">
      <w:pPr>
        <w:jc w:val="both"/>
      </w:pPr>
      <w:r>
        <w:t xml:space="preserve">Carbon intensity, defined as the </w:t>
      </w:r>
      <w:r w:rsidRPr="00431FFB">
        <w:t>quantity of CO</w:t>
      </w:r>
      <w:r w:rsidRPr="00FC13CD">
        <w:rPr>
          <w:vertAlign w:val="subscript"/>
        </w:rPr>
        <w:t>2</w:t>
      </w:r>
      <w:r w:rsidRPr="00431FFB">
        <w:t xml:space="preserve"> equivalent emission per unit of final energy consumption for an operational period of use</w:t>
      </w:r>
      <w:r>
        <w:t xml:space="preserve"> (e.g., gCO</w:t>
      </w:r>
      <w:r w:rsidRPr="00FC13CD">
        <w:rPr>
          <w:vertAlign w:val="subscript"/>
        </w:rPr>
        <w:t xml:space="preserve">2 </w:t>
      </w:r>
      <w:r>
        <w:t>per kW·h), is used</w:t>
      </w:r>
      <w:r w:rsidRPr="00A25273">
        <w:rPr>
          <w:rFonts w:eastAsia="PMingLiU" w:hint="eastAsia"/>
          <w:lang w:eastAsia="zh-TW"/>
        </w:rPr>
        <w:t xml:space="preserve"> </w:t>
      </w:r>
      <w:r>
        <w:t>to estimate the amount of carbon emissions incurred by the</w:t>
      </w:r>
      <w:r w:rsidRPr="00A25273">
        <w:rPr>
          <w:rFonts w:eastAsia="PMingLiU" w:hint="eastAsia"/>
          <w:lang w:eastAsia="zh-TW"/>
        </w:rPr>
        <w:t xml:space="preserve"> </w:t>
      </w:r>
      <w:r>
        <w:t xml:space="preserve">5G system operations. Such carbon intensity information can be collected from a third party. </w:t>
      </w:r>
    </w:p>
    <w:p w14:paraId="3B6F632B" w14:textId="77777777" w:rsidR="00D65E6A" w:rsidRPr="004E4A47" w:rsidRDefault="00D65E6A" w:rsidP="00D65E6A">
      <w:pPr>
        <w:jc w:val="both"/>
      </w:pPr>
      <w:r w:rsidRPr="0001530A">
        <w:t xml:space="preserve">The operator A offers a </w:t>
      </w:r>
      <w:r w:rsidRPr="0091235C">
        <w:t>“</w:t>
      </w:r>
      <w:r w:rsidRPr="003C71FA">
        <w:t xml:space="preserve">carbon-aware communication service” which </w:t>
      </w:r>
      <w:r w:rsidRPr="00EB72A9">
        <w:t xml:space="preserve">provides the estimated carbon emissions of </w:t>
      </w:r>
      <w:r w:rsidRPr="00A32D06">
        <w:t>comm</w:t>
      </w:r>
      <w:r w:rsidRPr="0080575F">
        <w:t>unication services. The estimation is based</w:t>
      </w:r>
      <w:r w:rsidRPr="00DA7B0C">
        <w:t xml:space="preserve"> </w:t>
      </w:r>
      <w:r w:rsidRPr="00603EC1">
        <w:t xml:space="preserve">on </w:t>
      </w:r>
      <w:r w:rsidRPr="00FC13CD">
        <w:t xml:space="preserve">the subscriber’s data volume, the operator’s energy usage and the carbon intensity of network.  The estimated carbon emissions </w:t>
      </w:r>
      <w:r w:rsidRPr="0066664B">
        <w:rPr>
          <w:rFonts w:eastAsia="PMingLiU"/>
          <w:lang w:eastAsia="zh-TW"/>
        </w:rPr>
        <w:t xml:space="preserve">information </w:t>
      </w:r>
      <w:r w:rsidRPr="00A32D06">
        <w:t>is</w:t>
      </w:r>
      <w:r w:rsidRPr="0080575F">
        <w:t xml:space="preserve"> exposed to </w:t>
      </w:r>
      <w:r w:rsidRPr="0066664B">
        <w:rPr>
          <w:rFonts w:eastAsia="PMingLiU"/>
          <w:lang w:eastAsia="zh-TW"/>
        </w:rPr>
        <w:t>the</w:t>
      </w:r>
      <w:r w:rsidRPr="00A32D06">
        <w:t xml:space="preserve"> </w:t>
      </w:r>
      <w:r w:rsidRPr="0080575F">
        <w:t>service provider B. Users can acquire the esti</w:t>
      </w:r>
      <w:r w:rsidRPr="00DA7B0C">
        <w:t xml:space="preserve">mated carbon emissions </w:t>
      </w:r>
      <w:r w:rsidRPr="00603EC1">
        <w:t>from the se</w:t>
      </w:r>
      <w:r w:rsidRPr="00FC13CD">
        <w:t>rvice provider B.</w:t>
      </w:r>
    </w:p>
    <w:p w14:paraId="3B3C453C" w14:textId="77777777" w:rsidR="00D65E6A" w:rsidRDefault="00D65E6A" w:rsidP="00D65E6A">
      <w:pPr>
        <w:jc w:val="both"/>
      </w:pPr>
      <w:r>
        <w:t xml:space="preserve">Eva loves our planet, so she prefers to know how her requested services produce carbon emissions. </w:t>
      </w:r>
    </w:p>
    <w:p w14:paraId="1238D5C2" w14:textId="7D46E4A6" w:rsidR="00D65E6A" w:rsidRPr="000D6532" w:rsidRDefault="00D65E6A" w:rsidP="00D65E6A">
      <w:pPr>
        <w:pStyle w:val="3"/>
      </w:pPr>
      <w:bookmarkStart w:id="211" w:name="_Toc128479631"/>
      <w:r>
        <w:t>5</w:t>
      </w:r>
      <w:r w:rsidRPr="000D6532">
        <w:t>.</w:t>
      </w:r>
      <w:r w:rsidR="003246E3">
        <w:t>10</w:t>
      </w:r>
      <w:r w:rsidRPr="000D6532">
        <w:t>.3</w:t>
      </w:r>
      <w:r w:rsidRPr="000D6532">
        <w:tab/>
        <w:t>Service Flows</w:t>
      </w:r>
      <w:bookmarkEnd w:id="211"/>
    </w:p>
    <w:p w14:paraId="296D277A" w14:textId="77777777" w:rsidR="00D65E6A" w:rsidRDefault="00D65E6A" w:rsidP="00D65E6A">
      <w:pPr>
        <w:numPr>
          <w:ilvl w:val="0"/>
          <w:numId w:val="7"/>
        </w:numPr>
        <w:jc w:val="both"/>
      </w:pPr>
      <w:r>
        <w:t xml:space="preserve">Eva subscribes the communication service provided by operator A. </w:t>
      </w:r>
    </w:p>
    <w:p w14:paraId="5B904F68" w14:textId="77777777" w:rsidR="00D65E6A" w:rsidRDefault="00D65E6A" w:rsidP="00D65E6A">
      <w:pPr>
        <w:numPr>
          <w:ilvl w:val="0"/>
          <w:numId w:val="7"/>
        </w:numPr>
        <w:jc w:val="both"/>
      </w:pPr>
      <w:r>
        <w:t xml:space="preserve">During the commute between the home and the workplace, Eva wears her XR device and enjoys the immersive entertainment via 5G system operated by operator A. </w:t>
      </w:r>
    </w:p>
    <w:p w14:paraId="4A432BB0" w14:textId="77777777" w:rsidR="00D65E6A" w:rsidRDefault="00D65E6A" w:rsidP="00D65E6A">
      <w:pPr>
        <w:numPr>
          <w:ilvl w:val="0"/>
          <w:numId w:val="7"/>
        </w:numPr>
        <w:jc w:val="both"/>
      </w:pPr>
      <w:r>
        <w:t>During the service time, the 5G system incurs carbon emissions due to the energy consumption.</w:t>
      </w:r>
    </w:p>
    <w:p w14:paraId="0DEFCFCA" w14:textId="77777777" w:rsidR="00D65E6A" w:rsidRPr="006408ED" w:rsidRDefault="00D65E6A" w:rsidP="00D65E6A">
      <w:pPr>
        <w:numPr>
          <w:ilvl w:val="0"/>
          <w:numId w:val="7"/>
        </w:numPr>
        <w:jc w:val="both"/>
      </w:pPr>
      <w:r w:rsidRPr="00A25273">
        <w:rPr>
          <w:rFonts w:eastAsia="PMingLiU" w:hint="eastAsia"/>
          <w:lang w:eastAsia="zh-TW"/>
        </w:rPr>
        <w:t>T</w:t>
      </w:r>
      <w:r w:rsidRPr="00A25273">
        <w:rPr>
          <w:rFonts w:eastAsia="PMingLiU"/>
          <w:lang w:eastAsia="zh-TW"/>
        </w:rPr>
        <w:t>he operator A collects the carbon intensity information of energy usage from an authorized third party.</w:t>
      </w:r>
    </w:p>
    <w:p w14:paraId="44032B7C" w14:textId="77777777" w:rsidR="00D65E6A" w:rsidRDefault="00D65E6A" w:rsidP="00D65E6A">
      <w:pPr>
        <w:numPr>
          <w:ilvl w:val="0"/>
          <w:numId w:val="7"/>
        </w:numPr>
        <w:jc w:val="both"/>
      </w:pPr>
      <w:r>
        <w:t>By "carbon-aware communication service”,</w:t>
      </w:r>
      <w:r w:rsidRPr="00A25273">
        <w:rPr>
          <w:rFonts w:eastAsia="PMingLiU" w:hint="eastAsia"/>
          <w:lang w:eastAsia="zh-TW"/>
        </w:rPr>
        <w:t xml:space="preserve"> </w:t>
      </w:r>
      <w:r>
        <w:rPr>
          <w:rFonts w:eastAsia="PMingLiU"/>
          <w:lang w:eastAsia="zh-TW"/>
        </w:rPr>
        <w:t>t</w:t>
      </w:r>
      <w:r w:rsidRPr="00A25273">
        <w:rPr>
          <w:rFonts w:eastAsia="PMingLiU"/>
          <w:lang w:eastAsia="zh-TW"/>
        </w:rPr>
        <w:t xml:space="preserve">he operator A calculates the estimated carbon emissions for the service and </w:t>
      </w:r>
      <w:r>
        <w:rPr>
          <w:rFonts w:eastAsia="PMingLiU"/>
          <w:lang w:eastAsia="zh-TW"/>
        </w:rPr>
        <w:t>exposes</w:t>
      </w:r>
      <w:r w:rsidRPr="00FB24EC">
        <w:rPr>
          <w:rFonts w:eastAsia="PMingLiU"/>
          <w:lang w:eastAsia="zh-TW"/>
        </w:rPr>
        <w:t xml:space="preserve"> the </w:t>
      </w:r>
      <w:r>
        <w:rPr>
          <w:rFonts w:eastAsia="PMingLiU"/>
          <w:lang w:eastAsia="zh-TW"/>
        </w:rPr>
        <w:t>estimated carbon emissions</w:t>
      </w:r>
      <w:r w:rsidRPr="00FB24EC">
        <w:rPr>
          <w:rFonts w:eastAsia="PMingLiU"/>
          <w:lang w:eastAsia="zh-TW"/>
        </w:rPr>
        <w:t xml:space="preserve"> </w:t>
      </w:r>
      <w:r>
        <w:rPr>
          <w:rFonts w:eastAsia="PMingLiU"/>
          <w:lang w:eastAsia="zh-TW"/>
        </w:rPr>
        <w:t>result</w:t>
      </w:r>
      <w:r w:rsidRPr="00FB24EC">
        <w:rPr>
          <w:rFonts w:eastAsia="PMingLiU"/>
          <w:lang w:eastAsia="zh-TW"/>
        </w:rPr>
        <w:t xml:space="preserve"> to </w:t>
      </w:r>
      <w:r>
        <w:rPr>
          <w:rFonts w:eastAsia="PMingLiU"/>
          <w:lang w:eastAsia="zh-TW"/>
        </w:rPr>
        <w:t>the service provider B</w:t>
      </w:r>
      <w:r w:rsidRPr="00FB24EC">
        <w:rPr>
          <w:rFonts w:eastAsia="PMingLiU"/>
          <w:lang w:eastAsia="zh-TW"/>
        </w:rPr>
        <w:t>.</w:t>
      </w:r>
      <w:r w:rsidRPr="00071727">
        <w:t xml:space="preserve"> </w:t>
      </w:r>
    </w:p>
    <w:p w14:paraId="48A8093D" w14:textId="77777777" w:rsidR="00D65E6A" w:rsidRPr="00C34FBC" w:rsidRDefault="00D65E6A" w:rsidP="00D65E6A">
      <w:pPr>
        <w:numPr>
          <w:ilvl w:val="0"/>
          <w:numId w:val="7"/>
        </w:numPr>
        <w:jc w:val="both"/>
      </w:pPr>
      <w:r>
        <w:t>From the service provider B, Eva can know the estimation of carbon emissions for her requested service from the operator A.</w:t>
      </w:r>
    </w:p>
    <w:p w14:paraId="71775727" w14:textId="42E329D4" w:rsidR="00D65E6A" w:rsidRPr="000D6532" w:rsidRDefault="00D65E6A" w:rsidP="00D65E6A">
      <w:pPr>
        <w:pStyle w:val="3"/>
      </w:pPr>
      <w:bookmarkStart w:id="212" w:name="_Toc128479632"/>
      <w:r>
        <w:t>5</w:t>
      </w:r>
      <w:r w:rsidRPr="000D6532">
        <w:t>.</w:t>
      </w:r>
      <w:r w:rsidR="003246E3">
        <w:t>10</w:t>
      </w:r>
      <w:r w:rsidRPr="000D6532">
        <w:t>.4</w:t>
      </w:r>
      <w:r w:rsidRPr="000D6532">
        <w:tab/>
        <w:t>Post-conditions</w:t>
      </w:r>
      <w:bookmarkEnd w:id="212"/>
    </w:p>
    <w:p w14:paraId="0A5765E3" w14:textId="77777777" w:rsidR="00D65E6A" w:rsidRPr="000D6532" w:rsidRDefault="00D65E6A" w:rsidP="00D65E6A">
      <w:pPr>
        <w:jc w:val="both"/>
        <w:rPr>
          <w:rFonts w:eastAsia="Calibri"/>
        </w:rPr>
      </w:pPr>
      <w:r>
        <w:t>Eva</w:t>
      </w:r>
      <w:r w:rsidRPr="0019706F">
        <w:t xml:space="preserve"> </w:t>
      </w:r>
      <w:r>
        <w:t>can enjoy low-carbon XR entertainment with the awareness of its environmental impacts.</w:t>
      </w:r>
    </w:p>
    <w:p w14:paraId="55EC6C89" w14:textId="1E581731" w:rsidR="00D65E6A" w:rsidRPr="000D6532" w:rsidRDefault="00D65E6A" w:rsidP="00D65E6A">
      <w:pPr>
        <w:pStyle w:val="3"/>
      </w:pPr>
      <w:bookmarkStart w:id="213" w:name="_Toc128479633"/>
      <w:r>
        <w:t>5</w:t>
      </w:r>
      <w:r w:rsidRPr="000D6532">
        <w:t>.</w:t>
      </w:r>
      <w:r w:rsidR="003246E3">
        <w:t>10</w:t>
      </w:r>
      <w:r w:rsidRPr="000D6532">
        <w:t>.5</w:t>
      </w:r>
      <w:r w:rsidRPr="000D6532">
        <w:tab/>
      </w:r>
      <w:r>
        <w:t>Existing</w:t>
      </w:r>
      <w:r w:rsidRPr="000D6532">
        <w:t xml:space="preserve"> </w:t>
      </w:r>
      <w:r>
        <w:t>features partly or fully covering the use case functionality</w:t>
      </w:r>
      <w:bookmarkEnd w:id="213"/>
    </w:p>
    <w:p w14:paraId="6A0CB103" w14:textId="77777777" w:rsidR="00D65E6A" w:rsidRPr="000D6532" w:rsidRDefault="00D65E6A" w:rsidP="00D65E6A">
      <w:pPr>
        <w:rPr>
          <w:rFonts w:eastAsia="Calibri"/>
        </w:rPr>
      </w:pPr>
      <w:r>
        <w:t>None.</w:t>
      </w:r>
    </w:p>
    <w:p w14:paraId="03EFB9DA" w14:textId="794F944A" w:rsidR="00D65E6A" w:rsidRPr="00246FF8" w:rsidRDefault="00D65E6A" w:rsidP="00D65E6A">
      <w:pPr>
        <w:pStyle w:val="3"/>
      </w:pPr>
      <w:bookmarkStart w:id="214" w:name="_Toc128479634"/>
      <w:r>
        <w:t>5</w:t>
      </w:r>
      <w:r w:rsidRPr="000D6532">
        <w:t>.</w:t>
      </w:r>
      <w:r w:rsidR="003246E3">
        <w:t>10</w:t>
      </w:r>
      <w:r w:rsidRPr="000D6532">
        <w:t>.6</w:t>
      </w:r>
      <w:r w:rsidRPr="000D6532">
        <w:tab/>
      </w:r>
      <w:r>
        <w:t>Potential</w:t>
      </w:r>
      <w:r w:rsidRPr="000D6532">
        <w:t xml:space="preserve"> </w:t>
      </w:r>
      <w:r>
        <w:t xml:space="preserve">New </w:t>
      </w:r>
      <w:r w:rsidRPr="000D6532">
        <w:t>Requirements</w:t>
      </w:r>
      <w:r>
        <w:t xml:space="preserve"> needed to support the use case</w:t>
      </w:r>
      <w:bookmarkEnd w:id="214"/>
    </w:p>
    <w:p w14:paraId="1EB99A0B" w14:textId="6DE30622" w:rsidR="00D65E6A" w:rsidRPr="00B16298" w:rsidRDefault="00D65E6A" w:rsidP="00D65E6A">
      <w:pPr>
        <w:jc w:val="both"/>
      </w:pPr>
      <w:r>
        <w:t>[PR 5.</w:t>
      </w:r>
      <w:r w:rsidR="003246E3">
        <w:t>10</w:t>
      </w:r>
      <w:r>
        <w:t xml:space="preserve">.6-1] </w:t>
      </w:r>
      <w:r w:rsidRPr="00B16298">
        <w:t>Subject to user consent, operator policy and regulatory requirements, the 5G system shall be able to provide a mechanism to expose to the authorized third parties the</w:t>
      </w:r>
      <w:r>
        <w:t xml:space="preserve"> energy efficiency information (e.g., including the </w:t>
      </w:r>
      <w:r w:rsidRPr="00B16298">
        <w:t>estimated carbon emission</w:t>
      </w:r>
      <w:r>
        <w:t>s) related to</w:t>
      </w:r>
      <w:r w:rsidRPr="00B16298">
        <w:t xml:space="preserve"> a subscriber based on the subscriber’s data volume</w:t>
      </w:r>
      <w:r>
        <w:t xml:space="preserve"> over a specific period of time</w:t>
      </w:r>
      <w:r w:rsidRPr="00B16298">
        <w:t xml:space="preserve">, the operator’s energy </w:t>
      </w:r>
      <w:r>
        <w:t>consumption</w:t>
      </w:r>
      <w:r w:rsidRPr="00B16298">
        <w:t xml:space="preserve">, and the carbon intensity of </w:t>
      </w:r>
      <w:r>
        <w:t>operator’s</w:t>
      </w:r>
      <w:r w:rsidRPr="00B16298">
        <w:t xml:space="preserve"> network.</w:t>
      </w:r>
    </w:p>
    <w:p w14:paraId="5157542A" w14:textId="77777777" w:rsidR="00D65E6A" w:rsidRPr="00195621" w:rsidRDefault="00D65E6A" w:rsidP="00D65E6A">
      <w:pPr>
        <w:pStyle w:val="NO"/>
      </w:pPr>
      <w:r>
        <w:lastRenderedPageBreak/>
        <w:t>NOTE 1:</w:t>
      </w:r>
      <w:r w:rsidDel="00782C7F">
        <w:tab/>
      </w:r>
      <w:r w:rsidRPr="00775FCF">
        <w:rPr>
          <w:rFonts w:eastAsia="PMingLiU"/>
        </w:rPr>
        <w:t xml:space="preserve">The carbon intensity </w:t>
      </w:r>
      <w:r>
        <w:rPr>
          <w:rFonts w:eastAsia="PMingLiU"/>
        </w:rPr>
        <w:t xml:space="preserve">of operator’s network </w:t>
      </w:r>
      <w:r w:rsidRPr="00775FCF">
        <w:rPr>
          <w:rFonts w:eastAsia="PMingLiU"/>
        </w:rPr>
        <w:t>can be provided by an authorized third pa</w:t>
      </w:r>
      <w:bookmarkStart w:id="215" w:name="_Hlk128121416"/>
      <w:r w:rsidRPr="00775FCF">
        <w:rPr>
          <w:rFonts w:eastAsia="PMingLiU"/>
        </w:rPr>
        <w:t>rty</w:t>
      </w:r>
      <w:r>
        <w:rPr>
          <w:rFonts w:eastAsia="PMingLiU"/>
        </w:rPr>
        <w:t xml:space="preserve"> and can vary based on locations</w:t>
      </w:r>
      <w:r w:rsidRPr="00775FCF">
        <w:rPr>
          <w:rFonts w:eastAsia="PMingLiU"/>
        </w:rPr>
        <w:t>.</w:t>
      </w:r>
      <w:bookmarkEnd w:id="215"/>
    </w:p>
    <w:p w14:paraId="1E44A3A1" w14:textId="77777777" w:rsidR="00D65E6A" w:rsidRPr="001E3682" w:rsidRDefault="00D65E6A" w:rsidP="00D65E6A">
      <w:pPr>
        <w:pStyle w:val="NO"/>
        <w:rPr>
          <w:rFonts w:eastAsia="PMingLiU"/>
        </w:rPr>
      </w:pPr>
      <w:r>
        <w:t>NOTE 2:</w:t>
      </w:r>
      <w:r w:rsidDel="00782C7F">
        <w:tab/>
      </w:r>
      <w:r w:rsidRPr="00775FCF">
        <w:rPr>
          <w:rFonts w:eastAsia="PMingLiU"/>
        </w:rPr>
        <w:t>The granularity of reporting (e.g., per month) is not discussed in this</w:t>
      </w:r>
      <w:r>
        <w:rPr>
          <w:rFonts w:eastAsia="PMingLiU"/>
        </w:rPr>
        <w:t xml:space="preserve"> study</w:t>
      </w:r>
      <w:r w:rsidRPr="00775FCF">
        <w:rPr>
          <w:rFonts w:eastAsia="PMingLiU"/>
        </w:rPr>
        <w:t>.</w:t>
      </w:r>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1"/>
      </w:pPr>
      <w:bookmarkStart w:id="216" w:name="_Toc112402484"/>
      <w:bookmarkStart w:id="217" w:name="_Toc112403534"/>
      <w:bookmarkStart w:id="218" w:name="_Toc112660805"/>
      <w:bookmarkStart w:id="219" w:name="_Toc113369785"/>
      <w:bookmarkStart w:id="220" w:name="_Toc120118744"/>
      <w:bookmarkStart w:id="221" w:name="_Toc128479635"/>
      <w:bookmarkEnd w:id="76"/>
      <w:bookmarkEnd w:id="77"/>
      <w:bookmarkEnd w:id="78"/>
      <w:r>
        <w:rPr>
          <w:rFonts w:eastAsia="宋体"/>
          <w:lang w:val="en-US" w:eastAsia="zh-CN"/>
        </w:rPr>
        <w:t>6</w:t>
      </w:r>
      <w:r w:rsidR="0039671E">
        <w:tab/>
        <w:t>Consolidated potential requirements</w:t>
      </w:r>
      <w:bookmarkEnd w:id="216"/>
      <w:bookmarkEnd w:id="217"/>
      <w:bookmarkEnd w:id="218"/>
      <w:bookmarkEnd w:id="219"/>
      <w:bookmarkEnd w:id="220"/>
      <w:bookmarkEnd w:id="221"/>
    </w:p>
    <w:p w14:paraId="1DF37D1B" w14:textId="77777777" w:rsidR="00BA6A0E" w:rsidRPr="00BA6A0E" w:rsidRDefault="00BA6A0E" w:rsidP="00BA6A0E"/>
    <w:p w14:paraId="24350C87" w14:textId="52C5B513" w:rsidR="001B7A93" w:rsidRDefault="000C77FD" w:rsidP="001B7A93">
      <w:pPr>
        <w:pStyle w:val="1"/>
      </w:pPr>
      <w:r>
        <w:t xml:space="preserve"> </w:t>
      </w:r>
      <w:bookmarkStart w:id="222" w:name="_Toc103966507"/>
      <w:bookmarkStart w:id="223" w:name="_Toc112402485"/>
      <w:bookmarkStart w:id="224" w:name="_Toc112403535"/>
      <w:bookmarkStart w:id="225" w:name="_Toc112660806"/>
      <w:bookmarkStart w:id="226" w:name="_Toc113369786"/>
      <w:bookmarkStart w:id="227" w:name="_Toc120118745"/>
      <w:bookmarkStart w:id="228" w:name="_Toc128479636"/>
      <w:r w:rsidR="00C35416">
        <w:rPr>
          <w:rFonts w:eastAsia="宋体"/>
          <w:lang w:val="en-US" w:eastAsia="zh-CN"/>
        </w:rPr>
        <w:t>7</w:t>
      </w:r>
      <w:r w:rsidR="001B7A93">
        <w:tab/>
        <w:t>Conclusion and recommendations</w:t>
      </w:r>
      <w:bookmarkEnd w:id="222"/>
      <w:bookmarkEnd w:id="223"/>
      <w:bookmarkEnd w:id="224"/>
      <w:bookmarkEnd w:id="225"/>
      <w:bookmarkEnd w:id="226"/>
      <w:bookmarkEnd w:id="227"/>
      <w:bookmarkEnd w:id="228"/>
    </w:p>
    <w:p w14:paraId="4FA4649B" w14:textId="4AB6A84C" w:rsidR="000E5959" w:rsidRDefault="000E5959">
      <w:pPr>
        <w:spacing w:after="0"/>
      </w:pPr>
      <w:r>
        <w:br w:type="page"/>
      </w:r>
    </w:p>
    <w:p w14:paraId="51EA85B6" w14:textId="77777777" w:rsidR="000E5959" w:rsidRPr="000E2C7C" w:rsidRDefault="000E5959" w:rsidP="000E2C7C">
      <w:pPr>
        <w:pStyle w:val="8"/>
      </w:pPr>
      <w:bookmarkStart w:id="229" w:name="_Toc128479637"/>
      <w:r w:rsidRPr="000E2C7C">
        <w:lastRenderedPageBreak/>
        <w:t>Annex A (informative): Existing Energy Efficiency Standardisation</w:t>
      </w:r>
      <w:bookmarkEnd w:id="229"/>
    </w:p>
    <w:p w14:paraId="2D187C0C"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A.1 Overview of existing energy efficiency standardisation</w:t>
      </w:r>
    </w:p>
    <w:p w14:paraId="1F5BA58A" w14:textId="6DB80B33" w:rsidR="000E5959" w:rsidRPr="004F3CFF" w:rsidRDefault="000E5959" w:rsidP="000E5959">
      <w:pPr>
        <w:rPr>
          <w:rFonts w:eastAsia="宋体"/>
        </w:rPr>
      </w:pPr>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w:t>
      </w:r>
      <w:r w:rsidR="00384D82">
        <w:rPr>
          <w:rFonts w:eastAsia="宋体"/>
        </w:rPr>
        <w:t>3GPP</w:t>
      </w:r>
      <w:r w:rsidR="00384D82" w:rsidRPr="004F3CFF">
        <w:rPr>
          <w:rFonts w:eastAsia="宋体"/>
        </w:rPr>
        <w:t xml:space="preserve"> </w:t>
      </w:r>
      <w:r w:rsidRPr="004F3CFF">
        <w:rPr>
          <w:rFonts w:eastAsia="宋体"/>
        </w:rPr>
        <w:t xml:space="preserve">R18 studies on energy efficiency in both SA5 and RAN. </w:t>
      </w:r>
    </w:p>
    <w:p w14:paraId="19EA560F" w14:textId="2A1E9C63" w:rsidR="000E5959" w:rsidRPr="004F3CFF" w:rsidRDefault="000E5959" w:rsidP="000E5959">
      <w:pPr>
        <w:rPr>
          <w:rFonts w:eastAsia="宋体"/>
        </w:rPr>
      </w:pPr>
      <w:r w:rsidRPr="004F3CFF">
        <w:rPr>
          <w:rFonts w:eastAsia="宋体"/>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宋体"/>
        </w:rPr>
        <w:t>2</w:t>
      </w:r>
      <w:r w:rsidRPr="004F3CFF">
        <w:rPr>
          <w:rFonts w:eastAsia="宋体"/>
        </w:rPr>
        <w:t>] [</w:t>
      </w:r>
      <w:r w:rsidR="00A372E2">
        <w:rPr>
          <w:rFonts w:eastAsia="宋体"/>
        </w:rPr>
        <w:t>3</w:t>
      </w:r>
      <w:r w:rsidRPr="004F3CFF">
        <w:rPr>
          <w:rFonts w:eastAsia="宋体"/>
        </w:rPr>
        <w:t>]</w:t>
      </w:r>
    </w:p>
    <w:p w14:paraId="4DF43665" w14:textId="736245FF" w:rsidR="000E5959" w:rsidRPr="004F3CFF" w:rsidRDefault="000E5959" w:rsidP="000E5959">
      <w:pPr>
        <w:rPr>
          <w:rFonts w:eastAsia="宋体"/>
        </w:rPr>
      </w:pPr>
      <w:r w:rsidRPr="004F3CFF">
        <w:rPr>
          <w:rFonts w:eastAsia="宋体"/>
        </w:rPr>
        <w:t xml:space="preserve">GSMA has done lots </w:t>
      </w:r>
      <w:r w:rsidR="00384D82">
        <w:rPr>
          <w:rFonts w:eastAsia="宋体"/>
        </w:rPr>
        <w:t xml:space="preserve">of </w:t>
      </w:r>
      <w:r w:rsidRPr="004F3CFF">
        <w:rPr>
          <w:rFonts w:eastAsia="宋体"/>
        </w:rPr>
        <w:t>work in assessing energy consumption in different field</w:t>
      </w:r>
      <w:r w:rsidR="00384D82">
        <w:rPr>
          <w:rFonts w:eastAsia="宋体"/>
        </w:rPr>
        <w:t>s</w:t>
      </w:r>
      <w:r w:rsidRPr="004F3CFF">
        <w:rPr>
          <w:rFonts w:eastAsia="宋体"/>
        </w:rPr>
        <w:t xml:space="preserve"> within </w:t>
      </w:r>
      <w:r w:rsidR="00384D82">
        <w:rPr>
          <w:rFonts w:eastAsia="宋体"/>
        </w:rPr>
        <w:t xml:space="preserve">a </w:t>
      </w:r>
      <w:r w:rsidRPr="004F3CFF">
        <w:rPr>
          <w:rFonts w:eastAsia="宋体"/>
        </w:rPr>
        <w:t>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r w:rsidR="00A372E2">
        <w:rPr>
          <w:rFonts w:eastAsia="宋体"/>
        </w:rPr>
        <w:t>4</w:t>
      </w:r>
      <w:r w:rsidRPr="004F3CFF">
        <w:rPr>
          <w:rFonts w:eastAsia="宋体"/>
        </w:rPr>
        <w:t>] The statistics show that energy efficiency is an end-to-end issue.</w:t>
      </w:r>
    </w:p>
    <w:p w14:paraId="2CD79C55" w14:textId="5315E0DD" w:rsidR="000E5959" w:rsidRPr="004F3CFF" w:rsidRDefault="000E5959" w:rsidP="000E5959">
      <w:pPr>
        <w:rPr>
          <w:rFonts w:eastAsia="宋体"/>
          <w:lang w:val="en-US"/>
        </w:rPr>
      </w:pPr>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w:t>
      </w:r>
      <w:r w:rsidR="00384D82">
        <w:rPr>
          <w:rFonts w:eastAsia="宋体"/>
          <w:lang w:val="en-US"/>
        </w:rPr>
        <w:t>s</w:t>
      </w:r>
      <w:r w:rsidRPr="004F3CFF">
        <w:rPr>
          <w:rFonts w:eastAsia="宋体" w:hint="eastAsia"/>
          <w:lang w:val="en-US"/>
        </w:rPr>
        <w:t xml:space="preserve"> and principle</w:t>
      </w:r>
      <w:r w:rsidR="00384D82">
        <w:rPr>
          <w:rFonts w:eastAsia="宋体"/>
          <w:lang w:val="en-US"/>
        </w:rPr>
        <w:t>s and</w:t>
      </w:r>
      <w:r w:rsidRPr="004F3CFF">
        <w:rPr>
          <w:rFonts w:eastAsia="宋体"/>
          <w:lang w:val="en-US"/>
        </w:rPr>
        <w:t xml:space="preserve"> provided </w:t>
      </w:r>
      <w:r w:rsidR="0055464A">
        <w:rPr>
          <w:rFonts w:eastAsia="宋体"/>
          <w:lang w:val="en-US"/>
        </w:rPr>
        <w:t xml:space="preserve">an </w:t>
      </w:r>
      <w:r w:rsidRPr="004F3CFF">
        <w:rPr>
          <w:rFonts w:eastAsia="宋体"/>
        </w:rPr>
        <w:t>Energy Efficiency Control Framework</w:t>
      </w:r>
      <w:r w:rsidRPr="004F3CFF">
        <w:rPr>
          <w:rFonts w:eastAsia="宋体"/>
          <w:lang w:val="en-US"/>
        </w:rPr>
        <w:t>. [</w:t>
      </w:r>
      <w:r w:rsidR="00A372E2">
        <w:rPr>
          <w:rFonts w:eastAsia="宋体"/>
          <w:lang w:val="en-US"/>
        </w:rPr>
        <w:t>5</w:t>
      </w:r>
      <w:r w:rsidRPr="004F3CFF">
        <w:rPr>
          <w:rFonts w:eastAsia="宋体"/>
          <w:lang w:val="en-US"/>
        </w:rPr>
        <w:t xml:space="preserve">] SA5 </w:t>
      </w:r>
      <w:r w:rsidR="0055464A" w:rsidRPr="004F3CFF">
        <w:rPr>
          <w:rFonts w:eastAsia="宋体"/>
          <w:lang w:val="en-US"/>
        </w:rPr>
        <w:t>ha</w:t>
      </w:r>
      <w:r w:rsidR="0055464A">
        <w:rPr>
          <w:rFonts w:eastAsia="宋体"/>
          <w:lang w:val="en-US"/>
        </w:rPr>
        <w:t>s</w:t>
      </w:r>
      <w:r w:rsidR="0055464A" w:rsidRPr="004F3CFF">
        <w:rPr>
          <w:rFonts w:eastAsia="宋体"/>
          <w:lang w:val="en-US"/>
        </w:rPr>
        <w:t xml:space="preserve"> </w:t>
      </w:r>
      <w:r w:rsidRPr="004F3CFF">
        <w:rPr>
          <w:rFonts w:eastAsia="宋体"/>
        </w:rPr>
        <w:t>specified concepts, use cases, requirements and solutions for energy efficiency assessment and optimization for energy saving, as well as</w:t>
      </w:r>
      <w:r w:rsidRPr="004F3CFF">
        <w:rPr>
          <w:rFonts w:eastAsia="宋体"/>
          <w:lang w:val="en-US"/>
        </w:rPr>
        <w:t xml:space="preserve"> Energy Efficiency (EE) KPIs. [</w:t>
      </w:r>
      <w:r w:rsidR="00A372E2">
        <w:rPr>
          <w:rFonts w:eastAsia="宋体"/>
          <w:lang w:val="en-US"/>
        </w:rPr>
        <w:t>6</w:t>
      </w:r>
      <w:r w:rsidRPr="004F3CFF">
        <w:rPr>
          <w:rFonts w:eastAsia="宋体"/>
          <w:lang w:val="en-US"/>
        </w:rPr>
        <w:t>] [</w:t>
      </w:r>
      <w:r w:rsidR="00A372E2">
        <w:rPr>
          <w:rFonts w:eastAsia="宋体"/>
          <w:lang w:val="en-US"/>
        </w:rPr>
        <w:t>7</w:t>
      </w:r>
      <w:r w:rsidRPr="004F3CFF">
        <w:rPr>
          <w:rFonts w:eastAsia="宋体"/>
          <w:lang w:val="en-US"/>
        </w:rPr>
        <w:t xml:space="preserve">] RAN EE study </w:t>
      </w:r>
      <w:r w:rsidR="0055464A">
        <w:rPr>
          <w:rFonts w:eastAsia="宋体"/>
          <w:lang w:val="en-US"/>
        </w:rPr>
        <w:t>has</w:t>
      </w:r>
      <w:r w:rsidR="0055464A" w:rsidRPr="004F3CFF">
        <w:rPr>
          <w:rFonts w:eastAsia="宋体"/>
          <w:lang w:val="en-US"/>
        </w:rPr>
        <w:t xml:space="preserve"> </w:t>
      </w:r>
      <w:r w:rsidRPr="004F3CFF">
        <w:rPr>
          <w:rFonts w:eastAsia="宋体"/>
          <w:lang w:val="en-US"/>
        </w:rPr>
        <w:t>concentrate</w:t>
      </w:r>
      <w:r w:rsidR="0055464A">
        <w:rPr>
          <w:rFonts w:eastAsia="宋体"/>
          <w:lang w:val="en-US"/>
        </w:rPr>
        <w:t>d</w:t>
      </w:r>
      <w:r w:rsidRPr="004F3CFF">
        <w:rPr>
          <w:rFonts w:eastAsia="宋体"/>
          <w:lang w:val="en-US"/>
        </w:rPr>
        <w:t xml:space="preserve"> on </w:t>
      </w:r>
      <w:r w:rsidR="0055464A">
        <w:rPr>
          <w:rFonts w:eastAsia="宋体"/>
          <w:lang w:val="en-US"/>
        </w:rPr>
        <w:t xml:space="preserve">the </w:t>
      </w:r>
      <w:r w:rsidRPr="004F3CFF">
        <w:rPr>
          <w:rFonts w:eastAsia="宋体"/>
          <w:lang w:val="en-US"/>
        </w:rPr>
        <w:t>definition of network energy consumption model</w:t>
      </w:r>
      <w:r w:rsidR="0055464A">
        <w:rPr>
          <w:rFonts w:eastAsia="宋体"/>
          <w:lang w:val="en-US"/>
        </w:rPr>
        <w:t>s</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 xml:space="preserve">evaluation methodology and KPIs, also </w:t>
      </w:r>
      <w:r w:rsidR="0055464A" w:rsidRPr="004F3CFF">
        <w:rPr>
          <w:rFonts w:eastAsia="宋体"/>
          <w:lang w:val="en-US"/>
        </w:rPr>
        <w:t>stud</w:t>
      </w:r>
      <w:r w:rsidR="0055464A">
        <w:rPr>
          <w:rFonts w:eastAsia="宋体"/>
          <w:lang w:val="en-US"/>
        </w:rPr>
        <w:t>ied</w:t>
      </w:r>
      <w:r w:rsidR="0055464A" w:rsidRPr="004F3CFF">
        <w:rPr>
          <w:rFonts w:eastAsia="宋体"/>
          <w:lang w:val="en-US"/>
        </w:rPr>
        <w:t xml:space="preserve"> </w:t>
      </w:r>
      <w:r w:rsidRPr="004F3CFF">
        <w:rPr>
          <w:rFonts w:eastAsia="宋体"/>
          <w:lang w:val="en-US"/>
        </w:rPr>
        <w:t xml:space="preserve">and </w:t>
      </w:r>
      <w:r w:rsidR="0055464A" w:rsidRPr="004F3CFF">
        <w:rPr>
          <w:rFonts w:eastAsia="宋体"/>
          <w:lang w:val="en-US"/>
        </w:rPr>
        <w:t>identif</w:t>
      </w:r>
      <w:r w:rsidR="0055464A">
        <w:rPr>
          <w:rFonts w:eastAsia="宋体"/>
          <w:lang w:val="en-US"/>
        </w:rPr>
        <w:t>ied</w:t>
      </w:r>
      <w:r w:rsidR="0055464A" w:rsidRPr="004F3CFF">
        <w:rPr>
          <w:rFonts w:eastAsia="宋体"/>
          <w:lang w:val="en-US"/>
        </w:rPr>
        <w:t xml:space="preserve"> </w:t>
      </w:r>
      <w:r w:rsidRPr="004F3CFF">
        <w:rPr>
          <w:rFonts w:eastAsia="宋体"/>
          <w:lang w:val="en-US"/>
        </w:rPr>
        <w:t>techniques on the gNB and UE side</w:t>
      </w:r>
      <w:r w:rsidR="0055464A">
        <w:rPr>
          <w:rFonts w:eastAsia="宋体"/>
          <w:lang w:val="en-US"/>
        </w:rPr>
        <w:t>s</w:t>
      </w:r>
      <w:r w:rsidRPr="004F3CFF">
        <w:rPr>
          <w:rFonts w:eastAsia="宋体"/>
          <w:lang w:val="en-US"/>
        </w:rPr>
        <w:t xml:space="preserve"> to improve network energy savings in terms of both BS transmission and reception. [</w:t>
      </w:r>
      <w:r w:rsidR="00A372E2">
        <w:rPr>
          <w:rFonts w:eastAsia="宋体"/>
          <w:lang w:val="en-US"/>
        </w:rPr>
        <w:t>8</w:t>
      </w:r>
      <w:r w:rsidRPr="004F3CFF">
        <w:rPr>
          <w:rFonts w:eastAsia="宋体"/>
          <w:lang w:val="en-US"/>
        </w:rPr>
        <w:t>]</w:t>
      </w:r>
    </w:p>
    <w:p w14:paraId="669521F9"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A.2 Energy efficiency KPIs</w:t>
      </w:r>
    </w:p>
    <w:p w14:paraId="02453709" w14:textId="096051C2" w:rsidR="000E5959" w:rsidRPr="004F3CFF" w:rsidRDefault="000E5959" w:rsidP="000E5959">
      <w:pPr>
        <w:rPr>
          <w:rFonts w:eastAsia="宋体"/>
          <w:lang w:eastAsia="zh-CN"/>
        </w:rPr>
      </w:pPr>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Pr>
          <w:rFonts w:eastAsia="宋体"/>
          <w:lang w:eastAsia="zh-CN"/>
        </w:rPr>
        <w:t>2</w:t>
      </w:r>
      <w:r w:rsidRPr="004F3CFF">
        <w:rPr>
          <w:rFonts w:eastAsia="宋体"/>
          <w:lang w:eastAsia="zh-CN"/>
        </w:rPr>
        <w:t>-1 below shows the KPI derivation with notes to the source specifications.</w:t>
      </w:r>
    </w:p>
    <w:p w14:paraId="345D0520"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1E1A9B" w:rsidRDefault="001E1A9B" w:rsidP="000E5959">
                            <w:pPr>
                              <w:spacing w:after="0"/>
                            </w:pPr>
                            <w:r>
                              <w:t>Performance Measurements</w:t>
                            </w:r>
                          </w:p>
                          <w:p w14:paraId="38375FDD" w14:textId="23E15F5E" w:rsidR="001E1A9B" w:rsidRDefault="001E1A9B"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1E1A9B" w:rsidRDefault="001E1A9B" w:rsidP="000E5959">
                      <w:pPr>
                        <w:spacing w:after="0"/>
                      </w:pPr>
                      <w:r>
                        <w:t>Performance Measurements</w:t>
                      </w:r>
                    </w:p>
                    <w:p w14:paraId="38375FDD" w14:textId="23E15F5E" w:rsidR="001E1A9B" w:rsidRDefault="001E1A9B" w:rsidP="000E5959">
                      <w:r>
                        <w:t>(TS 28.552, 3GPP SA5)</w:t>
                      </w:r>
                    </w:p>
                  </w:txbxContent>
                </v:textbox>
              </v:shape>
            </w:pict>
          </mc:Fallback>
        </mc:AlternateContent>
      </w:r>
    </w:p>
    <w:p w14:paraId="6F9A6096" w14:textId="77777777" w:rsidR="000E5959" w:rsidRPr="004F3CFF" w:rsidRDefault="000E5959" w:rsidP="000E5959">
      <w:pPr>
        <w:rPr>
          <w:rFonts w:eastAsia="宋体"/>
          <w:lang w:eastAsia="zh-CN"/>
        </w:rPr>
      </w:pPr>
    </w:p>
    <w:p w14:paraId="107841AC"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1E1A9B" w:rsidRDefault="001E1A9B" w:rsidP="000E5959">
                            <w:r>
                              <w:t>Energy Consumption Measurements a.k.a. PEE parameters (Power, Energy and Environmental)</w:t>
                            </w:r>
                          </w:p>
                          <w:p w14:paraId="011DB98E" w14:textId="770E50B5" w:rsidR="001E1A9B" w:rsidRDefault="001E1A9B"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">
                <v:textbox>
                  <w:txbxContent>
                    <w:p w14:paraId="3492DC64" w14:textId="77777777" w:rsidR="001E1A9B" w:rsidRDefault="001E1A9B" w:rsidP="000E5959">
                      <w:r>
                        <w:t>Energy Consumption Measurements a.k.a. PEE parameters (Power, Energy and Environmental)</w:t>
                      </w:r>
                    </w:p>
                    <w:p w14:paraId="011DB98E" w14:textId="770E50B5" w:rsidR="001E1A9B" w:rsidRDefault="001E1A9B" w:rsidP="000E5959">
                      <w:r>
                        <w:t>(TS 28.552, TS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1E1A9B" w:rsidRPr="00B97CE2" w:rsidRDefault="001E1A9B"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1E1A9B" w:rsidRPr="00B97CE2" w:rsidRDefault="001E1A9B"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宋体"/>
          <w:lang w:eastAsia="zh-CN"/>
        </w:rPr>
      </w:pPr>
    </w:p>
    <w:p w14:paraId="3BC74AF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1E1A9B" w:rsidRPr="00661105" w:rsidRDefault="001E1A9B" w:rsidP="000E5959">
                            <w:pPr>
                              <w:spacing w:after="0"/>
                              <w:rPr>
                                <w:lang w:val="en-US"/>
                              </w:rPr>
                            </w:pPr>
                            <w:r>
                              <w:t>is a generalisation of</w:t>
                            </w:r>
                          </w:p>
                          <w:p w14:paraId="7525EFBB" w14:textId="77777777" w:rsidR="001E1A9B" w:rsidRPr="00661105" w:rsidRDefault="001E1A9B"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1E1A9B" w:rsidRPr="00661105" w:rsidRDefault="001E1A9B" w:rsidP="000E5959">
                      <w:pPr>
                        <w:spacing w:after="0"/>
                        <w:rPr>
                          <w:lang w:val="en-US"/>
                        </w:rPr>
                      </w:pPr>
                      <w:r>
                        <w:t>is a generalisation of</w:t>
                      </w:r>
                    </w:p>
                    <w:p w14:paraId="7525EFBB" w14:textId="77777777" w:rsidR="001E1A9B" w:rsidRPr="00661105" w:rsidRDefault="001E1A9B"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1E1A9B" w:rsidRPr="00661105" w:rsidRDefault="001E1A9B" w:rsidP="000E5959">
                            <w:pPr>
                              <w:spacing w:after="0"/>
                              <w:rPr>
                                <w:lang w:val="en-US"/>
                              </w:rPr>
                            </w:pPr>
                            <w:r>
                              <w:t>O</w:t>
                            </w:r>
                            <w:r w:rsidRPr="00661105">
                              <w:rPr>
                                <w:lang w:val="en-US"/>
                              </w:rPr>
                              <w:t>&amp;M Collection Method</w:t>
                            </w:r>
                          </w:p>
                          <w:p w14:paraId="7D9B7811" w14:textId="77777777" w:rsidR="001E1A9B" w:rsidRPr="00661105" w:rsidRDefault="001E1A9B"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">
                <v:textbox>
                  <w:txbxContent>
                    <w:p w14:paraId="5D86208C" w14:textId="6C099E75" w:rsidR="001E1A9B" w:rsidRPr="00661105" w:rsidRDefault="001E1A9B" w:rsidP="000E5959">
                      <w:pPr>
                        <w:spacing w:after="0"/>
                        <w:rPr>
                          <w:lang w:val="en-US"/>
                        </w:rPr>
                      </w:pPr>
                      <w:r>
                        <w:t>O</w:t>
                      </w:r>
                      <w:r w:rsidRPr="00661105">
                        <w:rPr>
                          <w:lang w:val="en-US"/>
                        </w:rPr>
                        <w:t>&amp;M Collection Method</w:t>
                      </w:r>
                    </w:p>
                    <w:p w14:paraId="7D9B7811" w14:textId="77777777" w:rsidR="001E1A9B" w:rsidRPr="00661105" w:rsidRDefault="001E1A9B"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宋体"/>
          <w:lang w:eastAsia="zh-CN"/>
        </w:rPr>
      </w:pPr>
    </w:p>
    <w:p w14:paraId="3F6DAFD8"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1E1A9B" w:rsidRPr="00661105" w:rsidRDefault="001E1A9B" w:rsidP="000E5959">
                            <w:pPr>
                              <w:spacing w:after="0"/>
                              <w:rPr>
                                <w:lang w:val="en-US"/>
                              </w:rPr>
                            </w:pPr>
                            <w:r>
                              <w:t>Defined in ETSI TC EE 203 228</w:t>
                            </w:r>
                          </w:p>
                          <w:p w14:paraId="65585417" w14:textId="77777777" w:rsidR="001E1A9B" w:rsidRPr="00661105" w:rsidRDefault="001E1A9B"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1E1A9B" w:rsidRPr="00661105" w:rsidRDefault="001E1A9B" w:rsidP="000E5959">
                      <w:pPr>
                        <w:spacing w:after="0"/>
                        <w:rPr>
                          <w:lang w:val="en-US"/>
                        </w:rPr>
                      </w:pPr>
                      <w:r>
                        <w:t>Defined in ETSI TC EE 203 228</w:t>
                      </w:r>
                    </w:p>
                    <w:p w14:paraId="65585417" w14:textId="77777777" w:rsidR="001E1A9B" w:rsidRPr="00661105" w:rsidRDefault="001E1A9B"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宋体"/>
          <w:lang w:eastAsia="zh-CN"/>
        </w:rPr>
      </w:pPr>
    </w:p>
    <w:p w14:paraId="0B7A6C9B" w14:textId="77777777" w:rsidR="000E5959" w:rsidRPr="004F3CFF" w:rsidRDefault="000E5959" w:rsidP="000E5959">
      <w:pPr>
        <w:jc w:val="center"/>
        <w:rPr>
          <w:rFonts w:eastAsia="宋体"/>
          <w:b/>
          <w:bCs/>
          <w:lang w:eastAsia="zh-CN"/>
        </w:rPr>
      </w:pPr>
      <w:r w:rsidRPr="004F3CFF">
        <w:rPr>
          <w:rFonts w:eastAsia="宋体"/>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lastRenderedPageBreak/>
        <w:t>A.3 Summary of existing energy efficiency standards</w:t>
      </w:r>
    </w:p>
    <w:p w14:paraId="43D6A5FD" w14:textId="77777777" w:rsidR="000E5959" w:rsidRPr="004F3CFF" w:rsidRDefault="000E5959" w:rsidP="000E5959">
      <w:pPr>
        <w:rPr>
          <w:rFonts w:eastAsia="宋体"/>
          <w:lang w:eastAsia="zh-CN"/>
        </w:rPr>
      </w:pPr>
      <w:r w:rsidRPr="004F3CFF">
        <w:rPr>
          <w:rFonts w:eastAsia="宋体"/>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宋体"/>
                <w:b/>
                <w:u w:val="single"/>
                <w:lang w:eastAsia="zh-CN"/>
              </w:rPr>
            </w:pPr>
            <w:r w:rsidRPr="004F3CFF">
              <w:rPr>
                <w:rFonts w:eastAsia="宋体"/>
                <w:b/>
                <w:u w:val="single"/>
                <w:lang w:eastAsia="zh-CN"/>
              </w:rPr>
              <w:t>SDO</w:t>
            </w:r>
          </w:p>
        </w:tc>
        <w:tc>
          <w:tcPr>
            <w:tcW w:w="943" w:type="dxa"/>
            <w:shd w:val="clear" w:color="auto" w:fill="auto"/>
          </w:tcPr>
          <w:p w14:paraId="59279AFA" w14:textId="77777777" w:rsidR="000E5959" w:rsidRPr="004F3CFF" w:rsidRDefault="000E5959" w:rsidP="002872E4">
            <w:pPr>
              <w:rPr>
                <w:rFonts w:eastAsia="宋体"/>
                <w:b/>
                <w:u w:val="single"/>
                <w:lang w:eastAsia="zh-CN"/>
              </w:rPr>
            </w:pPr>
            <w:r w:rsidRPr="004F3CFF">
              <w:rPr>
                <w:rFonts w:eastAsia="宋体"/>
                <w:b/>
                <w:u w:val="single"/>
                <w:lang w:eastAsia="zh-CN"/>
              </w:rPr>
              <w:t>Group</w:t>
            </w:r>
          </w:p>
        </w:tc>
        <w:tc>
          <w:tcPr>
            <w:tcW w:w="4343" w:type="dxa"/>
            <w:shd w:val="clear" w:color="auto" w:fill="auto"/>
          </w:tcPr>
          <w:p w14:paraId="5F714A4D" w14:textId="77777777" w:rsidR="000E5959" w:rsidRPr="004F3CFF" w:rsidRDefault="000E5959" w:rsidP="002872E4">
            <w:pPr>
              <w:rPr>
                <w:rFonts w:eastAsia="宋体"/>
                <w:b/>
                <w:u w:val="single"/>
                <w:lang w:eastAsia="zh-CN"/>
              </w:rPr>
            </w:pPr>
            <w:r w:rsidRPr="004F3CFF">
              <w:rPr>
                <w:rFonts w:eastAsia="宋体"/>
                <w:b/>
                <w:u w:val="single"/>
                <w:lang w:eastAsia="zh-CN"/>
              </w:rPr>
              <w:t>Standard</w:t>
            </w:r>
          </w:p>
        </w:tc>
        <w:tc>
          <w:tcPr>
            <w:tcW w:w="3629" w:type="dxa"/>
            <w:shd w:val="clear" w:color="auto" w:fill="auto"/>
          </w:tcPr>
          <w:p w14:paraId="183C51E1" w14:textId="77777777" w:rsidR="000E5959" w:rsidRPr="004F3CFF" w:rsidRDefault="000E5959" w:rsidP="002872E4">
            <w:pPr>
              <w:rPr>
                <w:rFonts w:eastAsia="宋体"/>
                <w:b/>
                <w:u w:val="single"/>
                <w:lang w:eastAsia="zh-CN"/>
              </w:rPr>
            </w:pPr>
            <w:r w:rsidRPr="004F3CFF">
              <w:rPr>
                <w:rFonts w:eastAsia="宋体"/>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宋体"/>
                <w:b/>
                <w:u w:val="single"/>
                <w:lang w:eastAsia="zh-CN"/>
              </w:rPr>
            </w:pPr>
            <w:r w:rsidRPr="004F3CFF">
              <w:rPr>
                <w:rFonts w:eastAsia="宋体"/>
                <w:b/>
                <w:u w:val="single"/>
                <w:lang w:eastAsia="zh-CN"/>
              </w:rPr>
              <w:t>3GPP</w:t>
            </w:r>
          </w:p>
          <w:p w14:paraId="4353894F" w14:textId="77777777" w:rsidR="000E5959" w:rsidRPr="004F3CFF" w:rsidRDefault="000E5959" w:rsidP="002872E4">
            <w:pPr>
              <w:rPr>
                <w:rFonts w:eastAsia="宋体"/>
                <w:b/>
                <w:u w:val="single"/>
                <w:lang w:eastAsia="zh-CN"/>
              </w:rPr>
            </w:pPr>
          </w:p>
        </w:tc>
        <w:tc>
          <w:tcPr>
            <w:tcW w:w="943" w:type="dxa"/>
            <w:shd w:val="clear" w:color="auto" w:fill="auto"/>
          </w:tcPr>
          <w:p w14:paraId="76C76FEA" w14:textId="77777777" w:rsidR="000E5959" w:rsidRPr="004F3CFF" w:rsidRDefault="000E5959" w:rsidP="002872E4">
            <w:pPr>
              <w:rPr>
                <w:rFonts w:eastAsia="宋体"/>
                <w:b/>
                <w:u w:val="single"/>
                <w:lang w:eastAsia="zh-CN"/>
              </w:rPr>
            </w:pPr>
          </w:p>
        </w:tc>
        <w:tc>
          <w:tcPr>
            <w:tcW w:w="4343" w:type="dxa"/>
            <w:shd w:val="clear" w:color="auto" w:fill="auto"/>
          </w:tcPr>
          <w:p w14:paraId="5C1D6A81" w14:textId="77777777" w:rsidR="000E5959" w:rsidRPr="004F3CFF" w:rsidRDefault="000E5959" w:rsidP="002872E4">
            <w:pPr>
              <w:rPr>
                <w:rFonts w:eastAsia="宋体"/>
                <w:b/>
                <w:u w:val="single"/>
                <w:lang w:eastAsia="zh-CN"/>
              </w:rPr>
            </w:pPr>
          </w:p>
        </w:tc>
        <w:tc>
          <w:tcPr>
            <w:tcW w:w="3629" w:type="dxa"/>
            <w:shd w:val="clear" w:color="auto" w:fill="auto"/>
          </w:tcPr>
          <w:p w14:paraId="6F8BB27F" w14:textId="77777777" w:rsidR="000E5959" w:rsidRPr="004F3CFF" w:rsidRDefault="000E5959" w:rsidP="002872E4">
            <w:pPr>
              <w:rPr>
                <w:rFonts w:eastAsia="宋体"/>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宋体"/>
                <w:b/>
                <w:u w:val="single"/>
                <w:lang w:eastAsia="zh-CN"/>
              </w:rPr>
            </w:pPr>
          </w:p>
        </w:tc>
        <w:tc>
          <w:tcPr>
            <w:tcW w:w="943" w:type="dxa"/>
            <w:shd w:val="clear" w:color="auto" w:fill="auto"/>
          </w:tcPr>
          <w:p w14:paraId="097D93BA" w14:textId="77777777" w:rsidR="000E5959" w:rsidRPr="004F3CFF" w:rsidRDefault="000E5959" w:rsidP="002872E4">
            <w:pPr>
              <w:rPr>
                <w:rFonts w:eastAsia="宋体"/>
                <w:b/>
                <w:u w:val="single"/>
                <w:lang w:eastAsia="zh-CN"/>
              </w:rPr>
            </w:pPr>
            <w:r w:rsidRPr="004F3CFF">
              <w:rPr>
                <w:rFonts w:eastAsia="宋体"/>
                <w:b/>
                <w:u w:val="single"/>
                <w:lang w:eastAsia="zh-CN"/>
              </w:rPr>
              <w:t>SA</w:t>
            </w:r>
          </w:p>
        </w:tc>
        <w:tc>
          <w:tcPr>
            <w:tcW w:w="4343" w:type="dxa"/>
            <w:shd w:val="clear" w:color="auto" w:fill="auto"/>
          </w:tcPr>
          <w:p w14:paraId="3199024A" w14:textId="117C449D" w:rsidR="000E5959" w:rsidRPr="004F3CFF" w:rsidRDefault="000E5959" w:rsidP="00D34D61">
            <w:pPr>
              <w:rPr>
                <w:rFonts w:eastAsia="宋体"/>
                <w:lang w:eastAsia="zh-CN"/>
              </w:rPr>
            </w:pPr>
            <w:r w:rsidRPr="004F3CFF">
              <w:rPr>
                <w:rFonts w:eastAsia="宋体"/>
                <w:lang w:eastAsia="zh-CN"/>
              </w:rPr>
              <w:t>TR 21.866: Study on Energy Efficiency Aspects of 3GPP Standards [</w:t>
            </w:r>
            <w:r w:rsidR="00D34D61">
              <w:rPr>
                <w:rFonts w:eastAsia="宋体"/>
                <w:lang w:eastAsia="zh-CN"/>
              </w:rPr>
              <w:t>5</w:t>
            </w:r>
            <w:r w:rsidRPr="004F3CFF">
              <w:rPr>
                <w:rFonts w:eastAsia="宋体"/>
                <w:lang w:eastAsia="zh-CN"/>
              </w:rPr>
              <w:t>]</w:t>
            </w:r>
          </w:p>
        </w:tc>
        <w:tc>
          <w:tcPr>
            <w:tcW w:w="3629" w:type="dxa"/>
            <w:shd w:val="clear" w:color="auto" w:fill="auto"/>
          </w:tcPr>
          <w:p w14:paraId="55F9A1CE" w14:textId="77777777" w:rsidR="000E5959" w:rsidRPr="004F3CFF" w:rsidRDefault="000E5959" w:rsidP="002872E4">
            <w:pPr>
              <w:rPr>
                <w:rFonts w:eastAsia="宋体"/>
              </w:rPr>
            </w:pPr>
            <w:r w:rsidRPr="004F3CFF">
              <w:rPr>
                <w:rFonts w:eastAsia="宋体"/>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宋体"/>
                <w:b/>
                <w:u w:val="single"/>
                <w:lang w:eastAsia="zh-CN"/>
              </w:rPr>
            </w:pPr>
          </w:p>
        </w:tc>
        <w:tc>
          <w:tcPr>
            <w:tcW w:w="943" w:type="dxa"/>
            <w:shd w:val="clear" w:color="auto" w:fill="auto"/>
          </w:tcPr>
          <w:p w14:paraId="6B6FD115" w14:textId="77777777" w:rsidR="000E5959" w:rsidRPr="004F3CFF" w:rsidRDefault="000E5959" w:rsidP="002872E4">
            <w:pPr>
              <w:rPr>
                <w:rFonts w:eastAsia="宋体"/>
                <w:b/>
                <w:u w:val="single"/>
                <w:lang w:eastAsia="zh-CN"/>
              </w:rPr>
            </w:pPr>
            <w:r w:rsidRPr="004F3CFF">
              <w:rPr>
                <w:rFonts w:eastAsia="宋体"/>
                <w:b/>
                <w:u w:val="single"/>
                <w:lang w:eastAsia="zh-CN"/>
              </w:rPr>
              <w:t>SA5</w:t>
            </w:r>
          </w:p>
        </w:tc>
        <w:tc>
          <w:tcPr>
            <w:tcW w:w="4343" w:type="dxa"/>
            <w:shd w:val="clear" w:color="auto" w:fill="auto"/>
          </w:tcPr>
          <w:p w14:paraId="3BB501D3" w14:textId="3C987BC4" w:rsidR="000E5959" w:rsidRPr="004F3CFF" w:rsidRDefault="000E5959" w:rsidP="002872E4">
            <w:pPr>
              <w:rPr>
                <w:rFonts w:eastAsia="宋体"/>
                <w:lang w:eastAsia="zh-CN"/>
              </w:rPr>
            </w:pPr>
            <w:r w:rsidRPr="004F3CFF">
              <w:rPr>
                <w:rFonts w:eastAsia="宋体"/>
                <w:lang w:eastAsia="zh-CN"/>
              </w:rPr>
              <w:t>TS28.310: Management and orchestration; Energy efficiency of 5G [</w:t>
            </w:r>
            <w:r w:rsidR="00D34D61">
              <w:rPr>
                <w:rFonts w:eastAsia="宋体"/>
                <w:lang w:eastAsia="zh-CN"/>
              </w:rPr>
              <w:t>6</w:t>
            </w:r>
            <w:r w:rsidRPr="004F3CFF">
              <w:rPr>
                <w:rFonts w:eastAsia="宋体"/>
                <w:lang w:eastAsia="zh-CN"/>
              </w:rPr>
              <w:t>]</w:t>
            </w:r>
          </w:p>
          <w:p w14:paraId="2A13C469" w14:textId="77777777" w:rsidR="000E5959" w:rsidRPr="004F3CFF" w:rsidRDefault="000E5959" w:rsidP="002872E4">
            <w:pPr>
              <w:rPr>
                <w:rFonts w:eastAsia="宋体"/>
                <w:b/>
                <w:u w:val="single"/>
                <w:lang w:eastAsia="zh-CN"/>
              </w:rPr>
            </w:pPr>
          </w:p>
        </w:tc>
        <w:tc>
          <w:tcPr>
            <w:tcW w:w="3629" w:type="dxa"/>
            <w:shd w:val="clear" w:color="auto" w:fill="auto"/>
          </w:tcPr>
          <w:p w14:paraId="5362B1EE" w14:textId="77777777" w:rsidR="000E5959" w:rsidRPr="004F3CFF" w:rsidRDefault="000E5959" w:rsidP="002872E4">
            <w:pPr>
              <w:rPr>
                <w:rFonts w:eastAsia="宋体"/>
              </w:rPr>
            </w:pPr>
            <w:r w:rsidRPr="004F3CFF">
              <w:rPr>
                <w:rFonts w:eastAsia="宋体"/>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宋体"/>
                <w:b/>
                <w:u w:val="single"/>
                <w:lang w:eastAsia="zh-CN"/>
              </w:rPr>
            </w:pPr>
          </w:p>
        </w:tc>
        <w:tc>
          <w:tcPr>
            <w:tcW w:w="943" w:type="dxa"/>
            <w:shd w:val="clear" w:color="auto" w:fill="auto"/>
          </w:tcPr>
          <w:p w14:paraId="4CEB7C6F" w14:textId="77777777" w:rsidR="000E5959" w:rsidRPr="004F3CFF" w:rsidRDefault="000E5959" w:rsidP="002872E4">
            <w:pPr>
              <w:rPr>
                <w:rFonts w:eastAsia="宋体"/>
                <w:b/>
                <w:u w:val="single"/>
                <w:lang w:eastAsia="zh-CN"/>
              </w:rPr>
            </w:pPr>
          </w:p>
        </w:tc>
        <w:tc>
          <w:tcPr>
            <w:tcW w:w="4343" w:type="dxa"/>
            <w:shd w:val="clear" w:color="auto" w:fill="auto"/>
          </w:tcPr>
          <w:p w14:paraId="01118BFD" w14:textId="13B380FC" w:rsidR="000E5959" w:rsidRPr="004F3CFF" w:rsidRDefault="000E5959" w:rsidP="002872E4">
            <w:pPr>
              <w:rPr>
                <w:rFonts w:eastAsia="宋体"/>
                <w:lang w:eastAsia="zh-CN"/>
              </w:rPr>
            </w:pPr>
            <w:r w:rsidRPr="004F3CFF">
              <w:rPr>
                <w:rFonts w:eastAsia="宋体"/>
                <w:lang w:eastAsia="zh-CN"/>
              </w:rPr>
              <w:t>TS28.552: Management and orchestration; 5G performance measurements [</w:t>
            </w:r>
            <w:r w:rsidR="00A372E2">
              <w:rPr>
                <w:rFonts w:eastAsia="宋体"/>
                <w:lang w:eastAsia="zh-CN"/>
              </w:rPr>
              <w:t>11</w:t>
            </w:r>
            <w:r w:rsidRPr="004F3CFF">
              <w:rPr>
                <w:rFonts w:eastAsia="宋体"/>
                <w:lang w:eastAsia="zh-CN"/>
              </w:rPr>
              <w:t>]</w:t>
            </w:r>
          </w:p>
          <w:p w14:paraId="19341E56" w14:textId="77777777" w:rsidR="000E5959" w:rsidRPr="004F3CFF" w:rsidRDefault="000E5959" w:rsidP="002872E4">
            <w:pPr>
              <w:rPr>
                <w:rFonts w:eastAsia="宋体"/>
                <w:lang w:eastAsia="zh-CN"/>
              </w:rPr>
            </w:pPr>
          </w:p>
        </w:tc>
        <w:tc>
          <w:tcPr>
            <w:tcW w:w="3629" w:type="dxa"/>
            <w:shd w:val="clear" w:color="auto" w:fill="auto"/>
          </w:tcPr>
          <w:p w14:paraId="2401FC05" w14:textId="77777777" w:rsidR="0055464A" w:rsidRDefault="000E5959" w:rsidP="002872E4">
            <w:pPr>
              <w:rPr>
                <w:rFonts w:eastAsia="宋体"/>
                <w:color w:val="000000"/>
              </w:rPr>
            </w:pPr>
            <w:r w:rsidRPr="004F3CFF">
              <w:rPr>
                <w:rFonts w:eastAsia="宋体"/>
                <w:color w:val="000000"/>
              </w:rPr>
              <w:t xml:space="preserve">Specifies the performance measurements for 5G networks including network slicing. </w:t>
            </w:r>
          </w:p>
          <w:p w14:paraId="131DFD07" w14:textId="77777777" w:rsidR="0055464A" w:rsidRDefault="000E5959" w:rsidP="002872E4">
            <w:pPr>
              <w:rPr>
                <w:rFonts w:eastAsia="宋体"/>
                <w:color w:val="000000"/>
              </w:rPr>
            </w:pPr>
            <w:r w:rsidRPr="004F3CFF">
              <w:rPr>
                <w:rFonts w:eastAsia="宋体"/>
                <w:color w:val="000000"/>
              </w:rPr>
              <w:t xml:space="preserve">Performance measurements for NG-RAN are defined in this document, and some L2 measurement definitions are inherited from TS 38.314. </w:t>
            </w:r>
          </w:p>
          <w:p w14:paraId="7F7C9046" w14:textId="53F152FD" w:rsidR="000E5959" w:rsidRPr="004F3CFF" w:rsidRDefault="000E5959" w:rsidP="00DA0715">
            <w:pPr>
              <w:rPr>
                <w:rFonts w:eastAsia="宋体"/>
                <w:b/>
                <w:u w:val="single"/>
                <w:lang w:eastAsia="zh-CN"/>
              </w:rPr>
            </w:pPr>
            <w:r w:rsidRPr="004F3CFF">
              <w:rPr>
                <w:rFonts w:eastAsia="宋体"/>
                <w:color w:val="000000"/>
              </w:rPr>
              <w:t xml:space="preserve">The performance measurements for 5GC are all defined in this document. Related KPIs </w:t>
            </w:r>
            <w:r w:rsidR="0055464A">
              <w:rPr>
                <w:rFonts w:eastAsia="宋体"/>
                <w:color w:val="000000"/>
              </w:rPr>
              <w:t>associated with</w:t>
            </w:r>
            <w:r w:rsidRPr="004F3CFF">
              <w:rPr>
                <w:rFonts w:eastAsia="宋体"/>
                <w:color w:val="000000"/>
              </w:rPr>
              <w:t xml:space="preserve"> those measurements are defined in TS 28.554</w:t>
            </w:r>
            <w:r w:rsidR="0055464A">
              <w:rPr>
                <w:rFonts w:eastAsia="宋体"/>
                <w:color w:val="000000"/>
              </w:rPr>
              <w:t xml:space="preserve"> [12]</w:t>
            </w:r>
            <w:r w:rsidRPr="004F3CFF">
              <w:rPr>
                <w:rFonts w:eastAsia="宋体"/>
                <w:color w:val="000000"/>
              </w:rPr>
              <w:t>.</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宋体"/>
                <w:b/>
                <w:u w:val="single"/>
                <w:lang w:eastAsia="zh-CN"/>
              </w:rPr>
            </w:pPr>
          </w:p>
        </w:tc>
        <w:tc>
          <w:tcPr>
            <w:tcW w:w="943" w:type="dxa"/>
            <w:shd w:val="clear" w:color="auto" w:fill="auto"/>
          </w:tcPr>
          <w:p w14:paraId="7CBDFE23" w14:textId="77777777" w:rsidR="000E5959" w:rsidRPr="004F3CFF" w:rsidRDefault="000E5959" w:rsidP="002872E4">
            <w:pPr>
              <w:rPr>
                <w:rFonts w:eastAsia="宋体"/>
                <w:b/>
                <w:u w:val="single"/>
                <w:lang w:eastAsia="zh-CN"/>
              </w:rPr>
            </w:pPr>
          </w:p>
        </w:tc>
        <w:tc>
          <w:tcPr>
            <w:tcW w:w="4343" w:type="dxa"/>
            <w:shd w:val="clear" w:color="auto" w:fill="auto"/>
          </w:tcPr>
          <w:p w14:paraId="1FCB7256" w14:textId="193B7613" w:rsidR="000E5959" w:rsidRPr="004F3CFF" w:rsidRDefault="000E5959" w:rsidP="002872E4">
            <w:pPr>
              <w:rPr>
                <w:rFonts w:eastAsia="宋体"/>
                <w:lang w:eastAsia="zh-CN"/>
              </w:rPr>
            </w:pPr>
            <w:r w:rsidRPr="004F3CFF">
              <w:rPr>
                <w:rFonts w:eastAsia="宋体"/>
                <w:lang w:eastAsia="zh-CN"/>
              </w:rPr>
              <w:t>TS28.554: Management and orchestration; 5G end to end Key Performance Indicators (KPI) [</w:t>
            </w:r>
            <w:r w:rsidR="00A372E2">
              <w:rPr>
                <w:rFonts w:eastAsia="宋体"/>
                <w:lang w:eastAsia="zh-CN"/>
              </w:rPr>
              <w:t>12</w:t>
            </w:r>
            <w:r w:rsidRPr="004F3CFF">
              <w:rPr>
                <w:rFonts w:eastAsia="宋体"/>
                <w:lang w:eastAsia="zh-CN"/>
              </w:rPr>
              <w:t>]</w:t>
            </w:r>
          </w:p>
          <w:p w14:paraId="5AEE1D30" w14:textId="77777777" w:rsidR="000E5959" w:rsidRPr="004F3CFF" w:rsidRDefault="000E5959" w:rsidP="002872E4">
            <w:pPr>
              <w:rPr>
                <w:rFonts w:eastAsia="宋体"/>
                <w:lang w:eastAsia="zh-CN"/>
              </w:rPr>
            </w:pPr>
          </w:p>
        </w:tc>
        <w:tc>
          <w:tcPr>
            <w:tcW w:w="3629" w:type="dxa"/>
            <w:shd w:val="clear" w:color="auto" w:fill="auto"/>
          </w:tcPr>
          <w:p w14:paraId="7BE2B35E" w14:textId="77777777" w:rsidR="000E5959" w:rsidRPr="004F3CFF" w:rsidRDefault="000E5959" w:rsidP="002872E4">
            <w:pPr>
              <w:rPr>
                <w:rFonts w:eastAsia="宋体"/>
                <w:b/>
                <w:u w:val="single"/>
                <w:lang w:eastAsia="zh-CN"/>
              </w:rPr>
            </w:pPr>
            <w:r w:rsidRPr="004F3CFF">
              <w:rPr>
                <w:rFonts w:eastAsia="宋体"/>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宋体"/>
                <w:b/>
                <w:u w:val="single"/>
                <w:lang w:eastAsia="zh-CN"/>
              </w:rPr>
            </w:pPr>
          </w:p>
        </w:tc>
        <w:tc>
          <w:tcPr>
            <w:tcW w:w="943" w:type="dxa"/>
            <w:shd w:val="clear" w:color="auto" w:fill="auto"/>
          </w:tcPr>
          <w:p w14:paraId="28AF7D02" w14:textId="77777777" w:rsidR="000E5959" w:rsidRPr="004F3CFF" w:rsidRDefault="000E5959" w:rsidP="002872E4">
            <w:pPr>
              <w:rPr>
                <w:rFonts w:eastAsia="宋体"/>
                <w:b/>
                <w:u w:val="single"/>
                <w:lang w:eastAsia="zh-CN"/>
              </w:rPr>
            </w:pPr>
          </w:p>
        </w:tc>
        <w:tc>
          <w:tcPr>
            <w:tcW w:w="4343" w:type="dxa"/>
            <w:shd w:val="clear" w:color="auto" w:fill="auto"/>
          </w:tcPr>
          <w:p w14:paraId="6F5B79AF" w14:textId="22E07FF4" w:rsidR="000E5959" w:rsidRPr="004F3CFF" w:rsidRDefault="000E5959" w:rsidP="002872E4">
            <w:pPr>
              <w:rPr>
                <w:rFonts w:eastAsia="宋体"/>
                <w:lang w:eastAsia="zh-CN"/>
              </w:rPr>
            </w:pPr>
            <w:r w:rsidRPr="004F3CFF">
              <w:rPr>
                <w:rFonts w:eastAsia="宋体"/>
                <w:lang w:eastAsia="zh-CN"/>
              </w:rPr>
              <w:t>TS28.622: Telecommunication management; Generic Network Resource Model (NRM) Integration Reference Point (IRP); Information Service (IS) [</w:t>
            </w:r>
            <w:r w:rsidR="00A372E2">
              <w:rPr>
                <w:rFonts w:eastAsia="宋体"/>
                <w:lang w:eastAsia="zh-CN"/>
              </w:rPr>
              <w:t>13</w:t>
            </w:r>
            <w:r w:rsidRPr="004F3CFF">
              <w:rPr>
                <w:rFonts w:eastAsia="宋体"/>
                <w:lang w:eastAsia="zh-CN"/>
              </w:rPr>
              <w:t>]</w:t>
            </w:r>
          </w:p>
          <w:p w14:paraId="2358251D" w14:textId="77777777" w:rsidR="000E5959" w:rsidRPr="004F3CFF" w:rsidRDefault="000E5959" w:rsidP="002872E4">
            <w:pPr>
              <w:rPr>
                <w:rFonts w:eastAsia="宋体"/>
                <w:lang w:eastAsia="zh-CN"/>
              </w:rPr>
            </w:pPr>
          </w:p>
        </w:tc>
        <w:tc>
          <w:tcPr>
            <w:tcW w:w="3629" w:type="dxa"/>
            <w:shd w:val="clear" w:color="auto" w:fill="auto"/>
          </w:tcPr>
          <w:p w14:paraId="07948ACD" w14:textId="77777777" w:rsidR="000E5959" w:rsidRPr="004F3CFF" w:rsidRDefault="000E5959" w:rsidP="002872E4">
            <w:pPr>
              <w:rPr>
                <w:rFonts w:eastAsia="宋体"/>
              </w:rPr>
            </w:pPr>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宋体"/>
                <w:b/>
                <w:u w:val="single"/>
                <w:lang w:eastAsia="zh-CN"/>
              </w:rPr>
            </w:pPr>
          </w:p>
        </w:tc>
        <w:tc>
          <w:tcPr>
            <w:tcW w:w="943" w:type="dxa"/>
            <w:shd w:val="clear" w:color="auto" w:fill="auto"/>
          </w:tcPr>
          <w:p w14:paraId="7D9ED07E" w14:textId="77777777" w:rsidR="0046724A" w:rsidRPr="004F3CFF" w:rsidRDefault="0046724A" w:rsidP="0046724A">
            <w:pPr>
              <w:rPr>
                <w:rFonts w:eastAsia="宋体"/>
                <w:b/>
                <w:u w:val="single"/>
                <w:lang w:eastAsia="zh-CN"/>
              </w:rPr>
            </w:pPr>
          </w:p>
        </w:tc>
        <w:tc>
          <w:tcPr>
            <w:tcW w:w="4343" w:type="dxa"/>
            <w:shd w:val="clear" w:color="auto" w:fill="auto"/>
          </w:tcPr>
          <w:p w14:paraId="50B170A0" w14:textId="3BA0D4CA" w:rsidR="0046724A" w:rsidRPr="004F3CFF" w:rsidRDefault="0046724A" w:rsidP="0046724A">
            <w:pPr>
              <w:rPr>
                <w:rFonts w:eastAsia="宋体"/>
                <w:lang w:eastAsia="zh-CN"/>
              </w:rPr>
            </w:pPr>
            <w:r>
              <w:rPr>
                <w:rFonts w:eastAsia="宋体" w:hint="eastAsia"/>
                <w:lang w:val="en-US" w:eastAsia="zh-CN"/>
              </w:rPr>
              <w:t>TR28.813: Management and orchestration; Study on new aspects of Energy Efficiency (EE) for 5G.[7]</w:t>
            </w:r>
          </w:p>
        </w:tc>
        <w:tc>
          <w:tcPr>
            <w:tcW w:w="3629" w:type="dxa"/>
            <w:shd w:val="clear" w:color="auto" w:fill="auto"/>
          </w:tcPr>
          <w:p w14:paraId="423A97E5" w14:textId="24100E78" w:rsidR="0046724A" w:rsidRPr="004F3CFF" w:rsidRDefault="0046724A" w:rsidP="0046724A">
            <w:pPr>
              <w:rPr>
                <w:rFonts w:eastAsia="宋体"/>
              </w:rPr>
            </w:pPr>
            <w:r>
              <w:rPr>
                <w:rFonts w:eastAsia="宋体" w:hint="eastAsia"/>
                <w:lang w:val="en-US" w:eastAsia="zh-CN"/>
              </w:rPr>
              <w:t>I</w:t>
            </w:r>
            <w:r>
              <w:rPr>
                <w:rFonts w:eastAsia="宋体" w:hint="eastAsia"/>
              </w:rPr>
              <w:t>nvestigates the opportunities for defining new Energy Efficiency (EE) KPIs and new Energy Saving (ES) solutions.</w:t>
            </w:r>
          </w:p>
        </w:tc>
      </w:tr>
      <w:tr w:rsidR="00557756" w:rsidRPr="004F3CFF" w14:paraId="31CFA0D8" w14:textId="77777777" w:rsidTr="0046724A">
        <w:tc>
          <w:tcPr>
            <w:tcW w:w="716" w:type="dxa"/>
            <w:shd w:val="clear" w:color="auto" w:fill="auto"/>
          </w:tcPr>
          <w:p w14:paraId="697CF691" w14:textId="77777777" w:rsidR="00557756" w:rsidRPr="004F3CFF" w:rsidRDefault="00557756" w:rsidP="00557756">
            <w:pPr>
              <w:rPr>
                <w:rFonts w:eastAsia="宋体"/>
                <w:b/>
                <w:u w:val="single"/>
                <w:lang w:eastAsia="zh-CN"/>
              </w:rPr>
            </w:pPr>
          </w:p>
        </w:tc>
        <w:tc>
          <w:tcPr>
            <w:tcW w:w="943" w:type="dxa"/>
            <w:shd w:val="clear" w:color="auto" w:fill="auto"/>
          </w:tcPr>
          <w:p w14:paraId="7A0BF5CF" w14:textId="6964EAA8" w:rsidR="00557756" w:rsidRPr="004F3CFF" w:rsidRDefault="00557756" w:rsidP="00557756">
            <w:pPr>
              <w:rPr>
                <w:rFonts w:eastAsia="宋体"/>
                <w:b/>
                <w:u w:val="single"/>
                <w:lang w:eastAsia="zh-CN"/>
              </w:rPr>
            </w:pPr>
            <w:r>
              <w:rPr>
                <w:rFonts w:eastAsia="宋体"/>
                <w:b/>
                <w:u w:val="single"/>
                <w:lang w:eastAsia="zh-CN"/>
              </w:rPr>
              <w:t>RAN1</w:t>
            </w:r>
          </w:p>
        </w:tc>
        <w:tc>
          <w:tcPr>
            <w:tcW w:w="4343" w:type="dxa"/>
            <w:shd w:val="clear" w:color="auto" w:fill="auto"/>
          </w:tcPr>
          <w:p w14:paraId="37E1FDEF" w14:textId="5F8B21D2" w:rsidR="00557756" w:rsidRDefault="00557756" w:rsidP="00557756">
            <w:pPr>
              <w:rPr>
                <w:rFonts w:eastAsia="宋体"/>
                <w:lang w:val="en-US" w:eastAsia="zh-CN"/>
              </w:rPr>
            </w:pPr>
            <w:r>
              <w:t>TR 38.864:</w:t>
            </w:r>
            <w:r w:rsidRPr="007210DE">
              <w:t xml:space="preserve"> Study on network energy savings for NR</w:t>
            </w:r>
            <w:r w:rsidRPr="00576536">
              <w:t xml:space="preserve"> </w:t>
            </w:r>
            <w:r>
              <w:t>[8]</w:t>
            </w:r>
          </w:p>
        </w:tc>
        <w:tc>
          <w:tcPr>
            <w:tcW w:w="3629" w:type="dxa"/>
            <w:shd w:val="clear" w:color="auto" w:fill="auto"/>
          </w:tcPr>
          <w:p w14:paraId="73D79DDA" w14:textId="779D599D" w:rsidR="00557756" w:rsidRDefault="00557756" w:rsidP="00557756">
            <w:pPr>
              <w:rPr>
                <w:rFonts w:eastAsia="宋体"/>
                <w:lang w:val="en-US" w:eastAsia="zh-CN"/>
              </w:rPr>
            </w:pPr>
            <w:r>
              <w:rPr>
                <w:rFonts w:eastAsia="宋体"/>
                <w:lang w:val="en-US" w:eastAsia="zh-CN"/>
              </w:rPr>
              <w:t xml:space="preserve">Investigates </w:t>
            </w:r>
            <w:r w:rsidRPr="00D3488E">
              <w:rPr>
                <w:rFonts w:eastAsia="宋体"/>
                <w:lang w:val="en-US" w:eastAsia="zh-CN"/>
              </w:rPr>
              <w:t>network energy consumption</w:t>
            </w:r>
            <w:r>
              <w:rPr>
                <w:rFonts w:eastAsia="宋体"/>
                <w:lang w:val="en-US" w:eastAsia="zh-CN"/>
              </w:rPr>
              <w:t xml:space="preserve"> modelling</w:t>
            </w:r>
            <w:r w:rsidRPr="00D3488E">
              <w:rPr>
                <w:rFonts w:eastAsia="宋体"/>
                <w:lang w:val="en-US" w:eastAsia="zh-CN"/>
              </w:rPr>
              <w:t xml:space="preserve">, </w:t>
            </w:r>
            <w:r>
              <w:rPr>
                <w:rFonts w:eastAsia="宋体"/>
                <w:lang w:val="en-US" w:eastAsia="zh-CN"/>
              </w:rPr>
              <w:t>techniques</w:t>
            </w:r>
            <w:r w:rsidRPr="00D3488E">
              <w:rPr>
                <w:rFonts w:eastAsia="宋体"/>
                <w:lang w:val="en-US" w:eastAsia="zh-CN"/>
              </w:rPr>
              <w:t xml:space="preserve"> </w:t>
            </w:r>
            <w:r>
              <w:rPr>
                <w:rFonts w:eastAsia="宋体"/>
                <w:lang w:val="en-US" w:eastAsia="zh-CN"/>
              </w:rPr>
              <w:t>for</w:t>
            </w:r>
            <w:r w:rsidRPr="00D3488E">
              <w:rPr>
                <w:rFonts w:eastAsia="宋体"/>
                <w:lang w:val="en-US" w:eastAsia="zh-CN"/>
              </w:rPr>
              <w:t xml:space="preserve"> network energy saving</w:t>
            </w:r>
            <w:r>
              <w:rPr>
                <w:rFonts w:eastAsia="宋体"/>
                <w:lang w:val="en-US" w:eastAsia="zh-CN"/>
              </w:rPr>
              <w:t>, evaluation of</w:t>
            </w:r>
            <w:r w:rsidRPr="00D3488E">
              <w:rPr>
                <w:rFonts w:eastAsia="宋体"/>
                <w:lang w:val="en-US" w:eastAsia="zh-CN"/>
              </w:rPr>
              <w:t xml:space="preserve"> gains </w:t>
            </w:r>
            <w:r>
              <w:rPr>
                <w:rFonts w:eastAsia="宋体"/>
                <w:lang w:val="en-US" w:eastAsia="zh-CN"/>
              </w:rPr>
              <w:t>and</w:t>
            </w:r>
            <w:r w:rsidRPr="00D3488E">
              <w:rPr>
                <w:rFonts w:eastAsia="宋体"/>
                <w:lang w:val="en-US" w:eastAsia="zh-CN"/>
              </w:rPr>
              <w:t xml:space="preserve"> </w:t>
            </w:r>
            <w:r>
              <w:rPr>
                <w:rFonts w:eastAsia="宋体"/>
                <w:lang w:val="en-US" w:eastAsia="zh-CN"/>
              </w:rPr>
              <w:t>impact.</w:t>
            </w:r>
          </w:p>
        </w:tc>
      </w:tr>
      <w:tr w:rsidR="000E5959" w:rsidRPr="004F3CFF" w14:paraId="5E180611" w14:textId="77777777" w:rsidTr="0046724A">
        <w:tc>
          <w:tcPr>
            <w:tcW w:w="716" w:type="dxa"/>
            <w:shd w:val="clear" w:color="auto" w:fill="auto"/>
          </w:tcPr>
          <w:p w14:paraId="008F071E" w14:textId="77777777" w:rsidR="000E5959" w:rsidRPr="004F3CFF" w:rsidRDefault="000E5959" w:rsidP="002872E4">
            <w:pPr>
              <w:rPr>
                <w:rFonts w:eastAsia="宋体"/>
                <w:b/>
                <w:u w:val="single"/>
                <w:lang w:eastAsia="zh-CN"/>
              </w:rPr>
            </w:pPr>
            <w:r w:rsidRPr="004F3CFF">
              <w:rPr>
                <w:rFonts w:eastAsia="宋体"/>
                <w:b/>
                <w:u w:val="single"/>
                <w:lang w:eastAsia="zh-CN"/>
              </w:rPr>
              <w:t>ETSI</w:t>
            </w:r>
          </w:p>
        </w:tc>
        <w:tc>
          <w:tcPr>
            <w:tcW w:w="943" w:type="dxa"/>
            <w:shd w:val="clear" w:color="auto" w:fill="auto"/>
          </w:tcPr>
          <w:p w14:paraId="0A10A9F9" w14:textId="77777777" w:rsidR="000E5959" w:rsidRPr="004F3CFF" w:rsidRDefault="000E5959" w:rsidP="002872E4">
            <w:pPr>
              <w:rPr>
                <w:rFonts w:eastAsia="宋体"/>
                <w:b/>
                <w:u w:val="single"/>
                <w:lang w:eastAsia="zh-CN"/>
              </w:rPr>
            </w:pPr>
          </w:p>
        </w:tc>
        <w:tc>
          <w:tcPr>
            <w:tcW w:w="4343" w:type="dxa"/>
            <w:shd w:val="clear" w:color="auto" w:fill="auto"/>
          </w:tcPr>
          <w:p w14:paraId="3C555F0B" w14:textId="77777777" w:rsidR="000E5959" w:rsidRPr="004F3CFF" w:rsidRDefault="000E5959" w:rsidP="002872E4">
            <w:pPr>
              <w:rPr>
                <w:rFonts w:eastAsia="宋体"/>
                <w:b/>
                <w:u w:val="single"/>
                <w:lang w:eastAsia="zh-CN"/>
              </w:rPr>
            </w:pPr>
          </w:p>
        </w:tc>
        <w:tc>
          <w:tcPr>
            <w:tcW w:w="3629" w:type="dxa"/>
            <w:shd w:val="clear" w:color="auto" w:fill="auto"/>
          </w:tcPr>
          <w:p w14:paraId="322C0712" w14:textId="77777777" w:rsidR="000E5959" w:rsidRPr="004F3CFF" w:rsidRDefault="000E5959" w:rsidP="002872E4">
            <w:pPr>
              <w:rPr>
                <w:rFonts w:eastAsia="宋体"/>
                <w:b/>
                <w:u w:val="single"/>
                <w:lang w:eastAsia="zh-CN"/>
              </w:rPr>
            </w:pPr>
          </w:p>
        </w:tc>
      </w:tr>
      <w:tr w:rsidR="000E5959" w:rsidRPr="004F3CFF" w14:paraId="50D7BD0A" w14:textId="77777777" w:rsidTr="0046724A">
        <w:tc>
          <w:tcPr>
            <w:tcW w:w="716" w:type="dxa"/>
            <w:shd w:val="clear" w:color="auto" w:fill="auto"/>
          </w:tcPr>
          <w:p w14:paraId="5AADB3C8" w14:textId="77777777" w:rsidR="000E5959" w:rsidRPr="004F3CFF" w:rsidRDefault="000E5959" w:rsidP="002872E4">
            <w:pPr>
              <w:rPr>
                <w:rFonts w:eastAsia="宋体"/>
                <w:b/>
                <w:u w:val="single"/>
                <w:lang w:eastAsia="zh-CN"/>
              </w:rPr>
            </w:pPr>
          </w:p>
        </w:tc>
        <w:tc>
          <w:tcPr>
            <w:tcW w:w="943" w:type="dxa"/>
            <w:shd w:val="clear" w:color="auto" w:fill="auto"/>
          </w:tcPr>
          <w:p w14:paraId="54D6F84A" w14:textId="77777777" w:rsidR="000E5959" w:rsidRPr="004F3CFF" w:rsidRDefault="000E5959" w:rsidP="002872E4">
            <w:pPr>
              <w:rPr>
                <w:rFonts w:eastAsia="宋体"/>
                <w:b/>
                <w:u w:val="single"/>
                <w:lang w:eastAsia="zh-CN"/>
              </w:rPr>
            </w:pPr>
            <w:r w:rsidRPr="004F3CFF">
              <w:rPr>
                <w:rFonts w:eastAsia="宋体"/>
                <w:b/>
                <w:u w:val="single"/>
                <w:lang w:eastAsia="zh-CN"/>
              </w:rPr>
              <w:t>TC EE</w:t>
            </w:r>
          </w:p>
        </w:tc>
        <w:tc>
          <w:tcPr>
            <w:tcW w:w="4343" w:type="dxa"/>
            <w:shd w:val="clear" w:color="auto" w:fill="auto"/>
          </w:tcPr>
          <w:p w14:paraId="560019A8" w14:textId="081FA8E6" w:rsidR="000E5959" w:rsidRPr="004F3CFF" w:rsidRDefault="000E5959" w:rsidP="002872E4">
            <w:pPr>
              <w:keepLines/>
              <w:rPr>
                <w:rFonts w:eastAsia="宋体"/>
              </w:rPr>
            </w:pPr>
            <w:r w:rsidRPr="004F3CFF">
              <w:rPr>
                <w:rFonts w:eastAsia="宋体"/>
              </w:rPr>
              <w:t>ETSI ES 203 228: "Environmental Engineering (EE); Assessment of mobile network energy efficiency" [</w:t>
            </w:r>
            <w:r w:rsidR="00A372E2">
              <w:rPr>
                <w:rFonts w:eastAsia="宋体"/>
              </w:rPr>
              <w:t>3</w:t>
            </w:r>
            <w:r w:rsidRPr="004F3CFF">
              <w:rPr>
                <w:rFonts w:eastAsia="宋体"/>
              </w:rPr>
              <w:t>]</w:t>
            </w:r>
          </w:p>
          <w:p w14:paraId="5CE515A6" w14:textId="77777777" w:rsidR="000E5959" w:rsidRPr="004F3CFF" w:rsidRDefault="000E5959" w:rsidP="002872E4">
            <w:pPr>
              <w:rPr>
                <w:rFonts w:eastAsia="宋体"/>
                <w:b/>
                <w:u w:val="single"/>
                <w:lang w:eastAsia="zh-CN"/>
              </w:rPr>
            </w:pPr>
          </w:p>
        </w:tc>
        <w:tc>
          <w:tcPr>
            <w:tcW w:w="3629" w:type="dxa"/>
            <w:shd w:val="clear" w:color="auto" w:fill="auto"/>
          </w:tcPr>
          <w:p w14:paraId="5B7C766B" w14:textId="77777777" w:rsidR="000E5959" w:rsidRPr="004F3CFF" w:rsidRDefault="000E5959" w:rsidP="002872E4">
            <w:pPr>
              <w:rPr>
                <w:rFonts w:eastAsia="宋体"/>
                <w:b/>
                <w:u w:val="single"/>
                <w:lang w:eastAsia="zh-CN"/>
              </w:rPr>
            </w:pPr>
            <w:r w:rsidRPr="004F3CFF">
              <w:rPr>
                <w:rFonts w:eastAsia="宋体"/>
                <w:lang w:eastAsia="zh-CN"/>
              </w:rPr>
              <w:t>Defines the topology and level of analysis to assess the energy efficiency of mobile networks (excluding terminal)</w:t>
            </w:r>
          </w:p>
        </w:tc>
      </w:tr>
      <w:tr w:rsidR="000E5959" w:rsidRPr="004F3CFF" w14:paraId="750DF273" w14:textId="77777777" w:rsidTr="0046724A">
        <w:tc>
          <w:tcPr>
            <w:tcW w:w="716" w:type="dxa"/>
            <w:shd w:val="clear" w:color="auto" w:fill="auto"/>
          </w:tcPr>
          <w:p w14:paraId="7F7BFE1F" w14:textId="77777777" w:rsidR="000E5959" w:rsidRPr="004F3CFF" w:rsidRDefault="000E5959" w:rsidP="002872E4">
            <w:pPr>
              <w:rPr>
                <w:rFonts w:eastAsia="宋体"/>
                <w:b/>
                <w:u w:val="single"/>
                <w:lang w:eastAsia="zh-CN"/>
              </w:rPr>
            </w:pPr>
          </w:p>
        </w:tc>
        <w:tc>
          <w:tcPr>
            <w:tcW w:w="943" w:type="dxa"/>
            <w:shd w:val="clear" w:color="auto" w:fill="auto"/>
          </w:tcPr>
          <w:p w14:paraId="52D0F521" w14:textId="77777777" w:rsidR="000E5959" w:rsidRPr="004F3CFF" w:rsidRDefault="000E5959" w:rsidP="002872E4">
            <w:pPr>
              <w:rPr>
                <w:rFonts w:eastAsia="宋体"/>
                <w:b/>
                <w:u w:val="single"/>
                <w:lang w:eastAsia="zh-CN"/>
              </w:rPr>
            </w:pPr>
          </w:p>
        </w:tc>
        <w:tc>
          <w:tcPr>
            <w:tcW w:w="4343" w:type="dxa"/>
            <w:shd w:val="clear" w:color="auto" w:fill="auto"/>
          </w:tcPr>
          <w:p w14:paraId="3558D538" w14:textId="479EA23C" w:rsidR="000E5959" w:rsidRPr="004F3CFF" w:rsidRDefault="000E5959" w:rsidP="002872E4">
            <w:pPr>
              <w:keepLines/>
              <w:rPr>
                <w:rFonts w:eastAsia="宋体"/>
              </w:rPr>
            </w:pPr>
            <w:r w:rsidRPr="004F3CFF">
              <w:rPr>
                <w:rFonts w:eastAsia="宋体"/>
              </w:rPr>
              <w:t>ETSI ES 202 336-1: "Environmental Engineering (EE); Monitoring and Control Interface for Infrastructure Equipment (Power, Cooling and Building Environment Systems used in Telecommunication Networks) Part 1: Generic Interface" [</w:t>
            </w:r>
            <w:r w:rsidR="00A372E2">
              <w:rPr>
                <w:rFonts w:eastAsia="宋体"/>
              </w:rPr>
              <w:t>9</w:t>
            </w:r>
            <w:r w:rsidRPr="004F3CFF">
              <w:rPr>
                <w:rFonts w:eastAsia="宋体"/>
              </w:rPr>
              <w:t>]</w:t>
            </w:r>
          </w:p>
          <w:p w14:paraId="2BF8A434" w14:textId="77777777" w:rsidR="000E5959" w:rsidRPr="004F3CFF" w:rsidRDefault="000E5959" w:rsidP="002872E4">
            <w:pPr>
              <w:rPr>
                <w:rFonts w:eastAsia="宋体"/>
                <w:b/>
                <w:u w:val="single"/>
                <w:lang w:eastAsia="zh-CN"/>
              </w:rPr>
            </w:pPr>
          </w:p>
        </w:tc>
        <w:tc>
          <w:tcPr>
            <w:tcW w:w="3629" w:type="dxa"/>
            <w:shd w:val="clear" w:color="auto" w:fill="auto"/>
          </w:tcPr>
          <w:p w14:paraId="7CC03714" w14:textId="77777777" w:rsidR="000E5959" w:rsidRPr="004F3CFF" w:rsidRDefault="000E5959" w:rsidP="002872E4">
            <w:pPr>
              <w:rPr>
                <w:rFonts w:eastAsia="宋体"/>
                <w:b/>
                <w:u w:val="single"/>
                <w:lang w:eastAsia="zh-CN"/>
              </w:rPr>
            </w:pPr>
            <w:r w:rsidRPr="004F3CFF">
              <w:rPr>
                <w:rFonts w:eastAsia="宋体"/>
                <w:lang w:eastAsia="zh-CN"/>
              </w:rPr>
              <w:t>Defines monitoring and control of Infrastructure Environment i.e. power, cooling and building environment systems for telecommunication centres and access network locations.</w:t>
            </w:r>
          </w:p>
        </w:tc>
      </w:tr>
      <w:tr w:rsidR="000E5959" w:rsidRPr="004F3CFF" w14:paraId="4AFE84CE" w14:textId="77777777" w:rsidTr="0046724A">
        <w:tc>
          <w:tcPr>
            <w:tcW w:w="716" w:type="dxa"/>
            <w:shd w:val="clear" w:color="auto" w:fill="auto"/>
          </w:tcPr>
          <w:p w14:paraId="331B0D1B" w14:textId="77777777" w:rsidR="000E5959" w:rsidRPr="004F3CFF" w:rsidRDefault="000E5959" w:rsidP="002872E4">
            <w:pPr>
              <w:rPr>
                <w:rFonts w:eastAsia="宋体"/>
                <w:b/>
                <w:u w:val="single"/>
                <w:lang w:eastAsia="zh-CN"/>
              </w:rPr>
            </w:pPr>
          </w:p>
        </w:tc>
        <w:tc>
          <w:tcPr>
            <w:tcW w:w="943" w:type="dxa"/>
            <w:shd w:val="clear" w:color="auto" w:fill="auto"/>
          </w:tcPr>
          <w:p w14:paraId="2FD28ADE" w14:textId="77777777" w:rsidR="000E5959" w:rsidRPr="004F3CFF" w:rsidRDefault="000E5959" w:rsidP="002872E4">
            <w:pPr>
              <w:rPr>
                <w:rFonts w:eastAsia="宋体"/>
                <w:b/>
                <w:u w:val="single"/>
                <w:lang w:eastAsia="zh-CN"/>
              </w:rPr>
            </w:pPr>
          </w:p>
        </w:tc>
        <w:tc>
          <w:tcPr>
            <w:tcW w:w="4343" w:type="dxa"/>
            <w:shd w:val="clear" w:color="auto" w:fill="auto"/>
          </w:tcPr>
          <w:p w14:paraId="3B263A1F" w14:textId="5A0EB115" w:rsidR="000E5959" w:rsidRPr="004F3CFF" w:rsidRDefault="000E5959" w:rsidP="002872E4">
            <w:pPr>
              <w:keepLines/>
              <w:rPr>
                <w:rFonts w:eastAsia="宋体"/>
              </w:rPr>
            </w:pPr>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A372E2">
              <w:rPr>
                <w:rFonts w:eastAsia="宋体"/>
              </w:rPr>
              <w:t>10</w:t>
            </w:r>
            <w:r w:rsidRPr="004F3CFF">
              <w:rPr>
                <w:rFonts w:eastAsia="宋体"/>
              </w:rPr>
              <w:t>]</w:t>
            </w:r>
          </w:p>
          <w:p w14:paraId="44907813" w14:textId="77777777" w:rsidR="000E5959" w:rsidRPr="004F3CFF" w:rsidRDefault="000E5959" w:rsidP="002872E4">
            <w:pPr>
              <w:rPr>
                <w:rFonts w:eastAsia="宋体"/>
                <w:b/>
                <w:u w:val="single"/>
                <w:lang w:eastAsia="zh-CN"/>
              </w:rPr>
            </w:pPr>
          </w:p>
        </w:tc>
        <w:tc>
          <w:tcPr>
            <w:tcW w:w="3629" w:type="dxa"/>
            <w:shd w:val="clear" w:color="auto" w:fill="auto"/>
          </w:tcPr>
          <w:p w14:paraId="755B4F4F" w14:textId="77777777" w:rsidR="000E5959" w:rsidRPr="004F3CFF" w:rsidRDefault="000E5959" w:rsidP="002872E4">
            <w:pPr>
              <w:rPr>
                <w:rFonts w:eastAsia="宋体"/>
                <w:lang w:eastAsia="zh-CN"/>
              </w:rPr>
            </w:pPr>
            <w:r w:rsidRPr="004F3CFF">
              <w:rPr>
                <w:rFonts w:eastAsia="宋体"/>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宋体"/>
          <w:b/>
          <w:bCs/>
          <w:lang w:eastAsia="zh-CN"/>
        </w:rPr>
      </w:pPr>
      <w:r w:rsidRPr="004F3CFF">
        <w:rPr>
          <w:rFonts w:eastAsia="宋体"/>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230" w:name="_Toc112402486"/>
      <w:r>
        <w:br w:type="page"/>
      </w:r>
    </w:p>
    <w:p w14:paraId="5CA5E6C2" w14:textId="2F0000CE" w:rsidR="00080512" w:rsidRPr="004D3578" w:rsidRDefault="00080512">
      <w:pPr>
        <w:pStyle w:val="8"/>
      </w:pPr>
      <w:bookmarkStart w:id="231" w:name="_Toc112403537"/>
      <w:bookmarkStart w:id="232" w:name="_Toc112660808"/>
      <w:bookmarkStart w:id="233" w:name="_Toc113369787"/>
      <w:bookmarkStart w:id="234" w:name="_Toc120118746"/>
      <w:bookmarkStart w:id="235" w:name="_Toc128479638"/>
      <w:r w:rsidRPr="004D3578">
        <w:lastRenderedPageBreak/>
        <w:t xml:space="preserve">Annex </w:t>
      </w:r>
      <w:r w:rsidR="0020474F">
        <w:t>B</w:t>
      </w:r>
      <w:r w:rsidR="0020474F" w:rsidRPr="004D3578">
        <w:t xml:space="preserve"> </w:t>
      </w:r>
      <w:r w:rsidRPr="004D3578">
        <w:t>(informative):</w:t>
      </w:r>
      <w:r w:rsidRPr="004D3578">
        <w:br/>
        <w:t>Change history</w:t>
      </w:r>
      <w:bookmarkEnd w:id="230"/>
      <w:bookmarkEnd w:id="231"/>
      <w:bookmarkEnd w:id="232"/>
      <w:bookmarkEnd w:id="233"/>
      <w:bookmarkEnd w:id="234"/>
      <w:bookmarkEnd w:id="235"/>
    </w:p>
    <w:p w14:paraId="06FAD520" w14:textId="77777777" w:rsidR="00054A22" w:rsidRPr="00235394" w:rsidRDefault="00054A22" w:rsidP="00054A22">
      <w:pPr>
        <w:pStyle w:val="TH"/>
      </w:pPr>
      <w:bookmarkStart w:id="236" w:name="historyclause"/>
      <w:bookmarkEnd w:id="2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13E65E14" w14:textId="77777777" w:rsidR="00EB0B82" w:rsidRDefault="00EB0B82" w:rsidP="00773138">
            <w:pPr>
              <w:pStyle w:val="TAC"/>
              <w:rPr>
                <w:sz w:val="16"/>
                <w:szCs w:val="16"/>
                <w:lang w:eastAsia="zh-CN"/>
              </w:rPr>
            </w:pPr>
            <w:r>
              <w:rPr>
                <w:rFonts w:hint="eastAsia"/>
                <w:sz w:val="16"/>
                <w:szCs w:val="16"/>
                <w:lang w:eastAsia="zh-CN"/>
              </w:rPr>
              <w:t>S</w:t>
            </w:r>
            <w:r>
              <w:rPr>
                <w:sz w:val="16"/>
                <w:szCs w:val="16"/>
                <w:lang w:eastAsia="zh-CN"/>
              </w:rPr>
              <w:t>1-223431</w:t>
            </w:r>
          </w:p>
          <w:p w14:paraId="2BDD5D4B" w14:textId="77777777"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1-223654</w:t>
            </w:r>
          </w:p>
          <w:p w14:paraId="779D1E3F" w14:textId="66110B18"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1-223656</w:t>
            </w:r>
          </w:p>
          <w:p w14:paraId="03D5777A" w14:textId="76072C8D"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1-223657</w:t>
            </w:r>
          </w:p>
          <w:p w14:paraId="4EEC6BE9" w14:textId="52575A66" w:rsidR="00EB0B82" w:rsidRPr="007E1506" w:rsidRDefault="00EB0B82" w:rsidP="00EB0B82">
            <w:pPr>
              <w:pStyle w:val="TAC"/>
              <w:rPr>
                <w:sz w:val="16"/>
                <w:szCs w:val="16"/>
                <w:lang w:eastAsia="zh-CN"/>
              </w:rPr>
            </w:pPr>
            <w:r>
              <w:rPr>
                <w:rFonts w:hint="eastAsia"/>
                <w:sz w:val="16"/>
                <w:szCs w:val="16"/>
                <w:lang w:eastAsia="zh-CN"/>
              </w:rPr>
              <w:t>S</w:t>
            </w:r>
            <w:r>
              <w:rPr>
                <w:sz w:val="16"/>
                <w:szCs w:val="16"/>
                <w:lang w:eastAsia="zh-CN"/>
              </w:rPr>
              <w:t>1-223658</w:t>
            </w: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DF8698C" w:rsidR="00EB0B82" w:rsidRDefault="00A13C1E" w:rsidP="00A13C1E">
            <w:pPr>
              <w:pStyle w:val="TAL"/>
              <w:rPr>
                <w:sz w:val="16"/>
                <w:szCs w:val="16"/>
              </w:rPr>
            </w:pPr>
            <w:r>
              <w:rPr>
                <w:sz w:val="16"/>
                <w:szCs w:val="16"/>
              </w:rPr>
              <w:t>Output of approved pCRs from SA1 #100</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r w:rsidR="00D76C99" w:rsidRPr="006B0D02" w14:paraId="3E589724" w14:textId="77777777" w:rsidTr="00234E18">
        <w:tc>
          <w:tcPr>
            <w:tcW w:w="800" w:type="dxa"/>
            <w:shd w:val="solid" w:color="FFFFFF" w:fill="auto"/>
          </w:tcPr>
          <w:p w14:paraId="2C1C7A63" w14:textId="37271607" w:rsidR="00D76C99" w:rsidRDefault="00D76C99" w:rsidP="0089306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5B8FE5B4" w14:textId="3CA2A5E4" w:rsidR="00D76C99" w:rsidRDefault="00D76C99" w:rsidP="00893060">
            <w:pPr>
              <w:pStyle w:val="TAC"/>
              <w:rPr>
                <w:sz w:val="16"/>
                <w:szCs w:val="16"/>
                <w:lang w:eastAsia="zh-CN"/>
              </w:rPr>
            </w:pPr>
            <w:r>
              <w:rPr>
                <w:rFonts w:hint="eastAsia"/>
                <w:sz w:val="16"/>
                <w:szCs w:val="16"/>
                <w:lang w:eastAsia="zh-CN"/>
              </w:rPr>
              <w:t>S</w:t>
            </w:r>
            <w:r>
              <w:rPr>
                <w:sz w:val="16"/>
                <w:szCs w:val="16"/>
                <w:lang w:eastAsia="zh-CN"/>
              </w:rPr>
              <w:t>A1#101</w:t>
            </w:r>
          </w:p>
        </w:tc>
        <w:tc>
          <w:tcPr>
            <w:tcW w:w="1094" w:type="dxa"/>
            <w:shd w:val="solid" w:color="FFFFFF" w:fill="auto"/>
          </w:tcPr>
          <w:p w14:paraId="4BBE45AF" w14:textId="77777777" w:rsidR="00D76C99" w:rsidRDefault="00D76C99" w:rsidP="00773138">
            <w:pPr>
              <w:pStyle w:val="TAC"/>
              <w:rPr>
                <w:sz w:val="16"/>
                <w:szCs w:val="16"/>
                <w:lang w:eastAsia="zh-CN"/>
              </w:rPr>
            </w:pPr>
            <w:r w:rsidRPr="00D76C99">
              <w:rPr>
                <w:sz w:val="16"/>
                <w:szCs w:val="16"/>
                <w:lang w:eastAsia="zh-CN"/>
              </w:rPr>
              <w:t>S1-230061</w:t>
            </w:r>
          </w:p>
          <w:p w14:paraId="6255F227" w14:textId="58485FBF" w:rsidR="00D76C99" w:rsidRDefault="00D76C99" w:rsidP="00773138">
            <w:pPr>
              <w:pStyle w:val="TAC"/>
              <w:rPr>
                <w:sz w:val="16"/>
                <w:szCs w:val="16"/>
                <w:lang w:eastAsia="zh-CN"/>
              </w:rPr>
            </w:pPr>
            <w:r w:rsidRPr="00D76C99">
              <w:rPr>
                <w:sz w:val="16"/>
                <w:szCs w:val="16"/>
                <w:lang w:eastAsia="zh-CN"/>
              </w:rPr>
              <w:t>S1-230418</w:t>
            </w:r>
          </w:p>
          <w:p w14:paraId="6B8E048A" w14:textId="0EE29D1C" w:rsidR="00D65BB4" w:rsidRDefault="00D65BB4" w:rsidP="00773138">
            <w:pPr>
              <w:pStyle w:val="TAC"/>
              <w:rPr>
                <w:sz w:val="16"/>
                <w:szCs w:val="16"/>
                <w:lang w:eastAsia="zh-CN"/>
              </w:rPr>
            </w:pPr>
            <w:r w:rsidRPr="00D65BB4">
              <w:rPr>
                <w:sz w:val="16"/>
                <w:szCs w:val="16"/>
                <w:lang w:eastAsia="zh-CN"/>
              </w:rPr>
              <w:t>S1-230445</w:t>
            </w:r>
          </w:p>
          <w:p w14:paraId="5F55805E" w14:textId="46E1B7AF" w:rsidR="00D65BB4" w:rsidRDefault="00D65BB4" w:rsidP="00880E28">
            <w:pPr>
              <w:pStyle w:val="TAC"/>
              <w:rPr>
                <w:sz w:val="16"/>
                <w:szCs w:val="16"/>
                <w:lang w:eastAsia="zh-CN"/>
              </w:rPr>
            </w:pPr>
            <w:r w:rsidRPr="00D65BB4">
              <w:rPr>
                <w:sz w:val="16"/>
                <w:szCs w:val="16"/>
                <w:lang w:eastAsia="zh-CN"/>
              </w:rPr>
              <w:t>S1-230589</w:t>
            </w:r>
          </w:p>
          <w:p w14:paraId="5B3C419A" w14:textId="1943F7CB" w:rsidR="00D65BB4" w:rsidRDefault="00D65BB4" w:rsidP="00773138">
            <w:pPr>
              <w:pStyle w:val="TAC"/>
              <w:rPr>
                <w:sz w:val="16"/>
                <w:szCs w:val="16"/>
                <w:lang w:eastAsia="zh-CN"/>
              </w:rPr>
            </w:pPr>
            <w:r w:rsidRPr="00D65BB4">
              <w:rPr>
                <w:sz w:val="16"/>
                <w:szCs w:val="16"/>
                <w:lang w:eastAsia="zh-CN"/>
              </w:rPr>
              <w:t>S1-230680</w:t>
            </w:r>
          </w:p>
          <w:p w14:paraId="5F85DD5E" w14:textId="7D82B693" w:rsidR="00D65BB4" w:rsidRDefault="00D65BB4" w:rsidP="00773138">
            <w:pPr>
              <w:pStyle w:val="TAC"/>
              <w:rPr>
                <w:sz w:val="16"/>
                <w:szCs w:val="16"/>
                <w:lang w:eastAsia="zh-CN"/>
              </w:rPr>
            </w:pPr>
            <w:r w:rsidRPr="00D65BB4">
              <w:rPr>
                <w:sz w:val="16"/>
                <w:szCs w:val="16"/>
                <w:lang w:eastAsia="zh-CN"/>
              </w:rPr>
              <w:t>S1-230685</w:t>
            </w:r>
          </w:p>
          <w:p w14:paraId="1AA328C1" w14:textId="37F40D8B" w:rsidR="00D65BB4" w:rsidRDefault="00D65BB4" w:rsidP="00773138">
            <w:pPr>
              <w:pStyle w:val="TAC"/>
              <w:rPr>
                <w:sz w:val="16"/>
                <w:szCs w:val="16"/>
                <w:lang w:eastAsia="zh-CN"/>
              </w:rPr>
            </w:pPr>
            <w:r w:rsidRPr="00D65BB4">
              <w:rPr>
                <w:sz w:val="16"/>
                <w:szCs w:val="16"/>
                <w:lang w:eastAsia="zh-CN"/>
              </w:rPr>
              <w:t>S1-230790</w:t>
            </w:r>
          </w:p>
          <w:p w14:paraId="29EACB07" w14:textId="77777777" w:rsidR="00D65BB4" w:rsidRDefault="00D65BB4" w:rsidP="00773138">
            <w:pPr>
              <w:pStyle w:val="TAC"/>
              <w:rPr>
                <w:sz w:val="16"/>
                <w:szCs w:val="16"/>
                <w:lang w:eastAsia="zh-CN"/>
              </w:rPr>
            </w:pPr>
            <w:r w:rsidRPr="00D65BB4">
              <w:rPr>
                <w:sz w:val="16"/>
                <w:szCs w:val="16"/>
                <w:lang w:eastAsia="zh-CN"/>
              </w:rPr>
              <w:t>S1-230791</w:t>
            </w:r>
          </w:p>
          <w:p w14:paraId="2C4D2BD2" w14:textId="77777777" w:rsidR="00D65BB4" w:rsidRDefault="00D65BB4" w:rsidP="00773138">
            <w:pPr>
              <w:pStyle w:val="TAC"/>
              <w:rPr>
                <w:sz w:val="16"/>
                <w:szCs w:val="16"/>
                <w:lang w:eastAsia="zh-CN"/>
              </w:rPr>
            </w:pPr>
            <w:r w:rsidRPr="00D65BB4">
              <w:rPr>
                <w:sz w:val="16"/>
                <w:szCs w:val="16"/>
                <w:lang w:eastAsia="zh-CN"/>
              </w:rPr>
              <w:t>S1-230792</w:t>
            </w:r>
          </w:p>
          <w:p w14:paraId="3A6C1E01" w14:textId="6474A7E0" w:rsidR="00D65BB4" w:rsidRDefault="00D65BB4" w:rsidP="00773138">
            <w:pPr>
              <w:pStyle w:val="TAC"/>
              <w:rPr>
                <w:sz w:val="16"/>
                <w:szCs w:val="16"/>
                <w:lang w:eastAsia="zh-CN"/>
              </w:rPr>
            </w:pPr>
            <w:r w:rsidRPr="00D65BB4">
              <w:rPr>
                <w:sz w:val="16"/>
                <w:szCs w:val="16"/>
                <w:lang w:eastAsia="zh-CN"/>
              </w:rPr>
              <w:t>S1-23079</w:t>
            </w:r>
            <w:r>
              <w:rPr>
                <w:sz w:val="16"/>
                <w:szCs w:val="16"/>
                <w:lang w:eastAsia="zh-CN"/>
              </w:rPr>
              <w:t>3</w:t>
            </w:r>
          </w:p>
        </w:tc>
        <w:tc>
          <w:tcPr>
            <w:tcW w:w="425" w:type="dxa"/>
            <w:shd w:val="solid" w:color="FFFFFF" w:fill="auto"/>
          </w:tcPr>
          <w:p w14:paraId="60C7F09E" w14:textId="77777777" w:rsidR="00D76C99" w:rsidRPr="006B0D02" w:rsidRDefault="00D76C99" w:rsidP="00893060">
            <w:pPr>
              <w:pStyle w:val="TAL"/>
              <w:rPr>
                <w:sz w:val="16"/>
                <w:szCs w:val="16"/>
              </w:rPr>
            </w:pPr>
          </w:p>
        </w:tc>
        <w:tc>
          <w:tcPr>
            <w:tcW w:w="425" w:type="dxa"/>
            <w:shd w:val="solid" w:color="FFFFFF" w:fill="auto"/>
          </w:tcPr>
          <w:p w14:paraId="7166B895" w14:textId="77777777" w:rsidR="00D76C99" w:rsidRPr="006B0D02" w:rsidRDefault="00D76C99" w:rsidP="00893060">
            <w:pPr>
              <w:pStyle w:val="TAR"/>
              <w:rPr>
                <w:sz w:val="16"/>
                <w:szCs w:val="16"/>
              </w:rPr>
            </w:pPr>
          </w:p>
        </w:tc>
        <w:tc>
          <w:tcPr>
            <w:tcW w:w="425" w:type="dxa"/>
            <w:shd w:val="solid" w:color="FFFFFF" w:fill="auto"/>
          </w:tcPr>
          <w:p w14:paraId="0CC42E82" w14:textId="77777777" w:rsidR="00D76C99" w:rsidRPr="006B0D02" w:rsidRDefault="00D76C99" w:rsidP="00893060">
            <w:pPr>
              <w:pStyle w:val="TAC"/>
              <w:rPr>
                <w:sz w:val="16"/>
                <w:szCs w:val="16"/>
              </w:rPr>
            </w:pPr>
          </w:p>
        </w:tc>
        <w:tc>
          <w:tcPr>
            <w:tcW w:w="4962" w:type="dxa"/>
            <w:shd w:val="solid" w:color="FFFFFF" w:fill="auto"/>
          </w:tcPr>
          <w:p w14:paraId="5D38E6CD" w14:textId="2B3AF5AC" w:rsidR="00D76C99" w:rsidRDefault="00D76C99" w:rsidP="00880E28">
            <w:pPr>
              <w:pStyle w:val="TAL"/>
              <w:rPr>
                <w:sz w:val="16"/>
                <w:szCs w:val="16"/>
              </w:rPr>
            </w:pPr>
            <w:r>
              <w:rPr>
                <w:sz w:val="16"/>
                <w:szCs w:val="16"/>
              </w:rPr>
              <w:t>Output of approved pCRs from SA1 #101</w:t>
            </w:r>
          </w:p>
        </w:tc>
        <w:tc>
          <w:tcPr>
            <w:tcW w:w="708" w:type="dxa"/>
            <w:shd w:val="solid" w:color="FFFFFF" w:fill="auto"/>
          </w:tcPr>
          <w:p w14:paraId="6AFB1B70" w14:textId="6F650EDE" w:rsidR="00D76C99" w:rsidRDefault="00D76C99" w:rsidP="00893060">
            <w:pPr>
              <w:pStyle w:val="TAC"/>
              <w:rPr>
                <w:sz w:val="16"/>
                <w:szCs w:val="16"/>
                <w:lang w:eastAsia="zh-CN"/>
              </w:rPr>
            </w:pPr>
            <w:r>
              <w:rPr>
                <w:rFonts w:hint="eastAsia"/>
                <w:sz w:val="16"/>
                <w:szCs w:val="16"/>
                <w:lang w:eastAsia="zh-CN"/>
              </w:rPr>
              <w:t>0</w:t>
            </w:r>
            <w:r>
              <w:rPr>
                <w:sz w:val="16"/>
                <w:szCs w:val="16"/>
                <w:lang w:eastAsia="zh-CN"/>
              </w:rPr>
              <w:t>.3.0</w:t>
            </w:r>
          </w:p>
        </w:tc>
      </w:tr>
    </w:tbl>
    <w:p w14:paraId="6AE5F0B0" w14:textId="2210DE2E" w:rsidR="00080512" w:rsidRDefault="00080512" w:rsidP="002577A9">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D4AF0" w14:textId="77777777" w:rsidR="00DD5BEA" w:rsidRDefault="00DD5BEA">
      <w:r>
        <w:separator/>
      </w:r>
    </w:p>
  </w:endnote>
  <w:endnote w:type="continuationSeparator" w:id="0">
    <w:p w14:paraId="1266F5FA" w14:textId="77777777" w:rsidR="00DD5BEA" w:rsidRDefault="00DD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E1A9B" w:rsidRDefault="001E1A9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88CE1" w14:textId="77777777" w:rsidR="00DD5BEA" w:rsidRDefault="00DD5BEA">
      <w:r>
        <w:separator/>
      </w:r>
    </w:p>
  </w:footnote>
  <w:footnote w:type="continuationSeparator" w:id="0">
    <w:p w14:paraId="3B65FE1D" w14:textId="77777777" w:rsidR="00DD5BEA" w:rsidRDefault="00DD5B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38CC4FF" w:rsidR="001E1A9B" w:rsidRDefault="001E1A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145">
      <w:rPr>
        <w:rFonts w:ascii="Arial" w:hAnsi="Arial" w:cs="Arial"/>
        <w:b/>
        <w:noProof/>
        <w:sz w:val="18"/>
        <w:szCs w:val="18"/>
      </w:rPr>
      <w:t>3GPP TR 22.882 V0.3.0 (2023-02)</w:t>
    </w:r>
    <w:r>
      <w:rPr>
        <w:rFonts w:ascii="Arial" w:hAnsi="Arial" w:cs="Arial"/>
        <w:b/>
        <w:sz w:val="18"/>
        <w:szCs w:val="18"/>
      </w:rPr>
      <w:fldChar w:fldCharType="end"/>
    </w:r>
  </w:p>
  <w:p w14:paraId="7A6BC72E" w14:textId="43400E40" w:rsidR="001E1A9B" w:rsidRDefault="001E1A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145">
      <w:rPr>
        <w:rFonts w:ascii="Arial" w:hAnsi="Arial" w:cs="Arial"/>
        <w:b/>
        <w:noProof/>
        <w:sz w:val="18"/>
        <w:szCs w:val="18"/>
      </w:rPr>
      <w:t>27</w:t>
    </w:r>
    <w:r>
      <w:rPr>
        <w:rFonts w:ascii="Arial" w:hAnsi="Arial" w:cs="Arial"/>
        <w:b/>
        <w:sz w:val="18"/>
        <w:szCs w:val="18"/>
      </w:rPr>
      <w:fldChar w:fldCharType="end"/>
    </w:r>
  </w:p>
  <w:p w14:paraId="13C538E8" w14:textId="51C94194" w:rsidR="001E1A9B" w:rsidRDefault="001E1A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145">
      <w:rPr>
        <w:rFonts w:ascii="Arial" w:hAnsi="Arial" w:cs="Arial"/>
        <w:b/>
        <w:noProof/>
        <w:sz w:val="18"/>
        <w:szCs w:val="18"/>
      </w:rPr>
      <w:t>Release 19</w:t>
    </w:r>
    <w:r>
      <w:rPr>
        <w:rFonts w:ascii="Arial" w:hAnsi="Arial" w:cs="Arial"/>
        <w:b/>
        <w:sz w:val="18"/>
        <w:szCs w:val="18"/>
      </w:rPr>
      <w:fldChar w:fldCharType="end"/>
    </w:r>
  </w:p>
  <w:p w14:paraId="1024E63D" w14:textId="77777777" w:rsidR="001E1A9B" w:rsidRDefault="001E1A9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D32"/>
    <w:rsid w:val="00011764"/>
    <w:rsid w:val="00033397"/>
    <w:rsid w:val="00040095"/>
    <w:rsid w:val="00051834"/>
    <w:rsid w:val="00054A22"/>
    <w:rsid w:val="00062023"/>
    <w:rsid w:val="000655A6"/>
    <w:rsid w:val="00080512"/>
    <w:rsid w:val="00094E2A"/>
    <w:rsid w:val="000A7958"/>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163B"/>
    <w:rsid w:val="00133525"/>
    <w:rsid w:val="00137145"/>
    <w:rsid w:val="00147545"/>
    <w:rsid w:val="00160668"/>
    <w:rsid w:val="00160D5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F0C1D"/>
    <w:rsid w:val="001F1132"/>
    <w:rsid w:val="001F168B"/>
    <w:rsid w:val="001F672E"/>
    <w:rsid w:val="0020474F"/>
    <w:rsid w:val="00211075"/>
    <w:rsid w:val="002347A2"/>
    <w:rsid w:val="00234E18"/>
    <w:rsid w:val="002577A9"/>
    <w:rsid w:val="00261613"/>
    <w:rsid w:val="002675F0"/>
    <w:rsid w:val="002742D1"/>
    <w:rsid w:val="002760EE"/>
    <w:rsid w:val="0028169B"/>
    <w:rsid w:val="002863D7"/>
    <w:rsid w:val="002872E4"/>
    <w:rsid w:val="002B0920"/>
    <w:rsid w:val="002B6339"/>
    <w:rsid w:val="002E00EE"/>
    <w:rsid w:val="002F5813"/>
    <w:rsid w:val="003172DC"/>
    <w:rsid w:val="003246E3"/>
    <w:rsid w:val="00341175"/>
    <w:rsid w:val="00341E0A"/>
    <w:rsid w:val="00346504"/>
    <w:rsid w:val="00347D4A"/>
    <w:rsid w:val="00351F1C"/>
    <w:rsid w:val="00351FE5"/>
    <w:rsid w:val="0035462D"/>
    <w:rsid w:val="00356555"/>
    <w:rsid w:val="00356C20"/>
    <w:rsid w:val="00357EF4"/>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464A"/>
    <w:rsid w:val="0055528E"/>
    <w:rsid w:val="00557756"/>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5FD2"/>
    <w:rsid w:val="006C3D95"/>
    <w:rsid w:val="006D6595"/>
    <w:rsid w:val="006E5C8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5280"/>
    <w:rsid w:val="007A0752"/>
    <w:rsid w:val="007A211F"/>
    <w:rsid w:val="007A4FAD"/>
    <w:rsid w:val="007B600E"/>
    <w:rsid w:val="007B677F"/>
    <w:rsid w:val="007C43E4"/>
    <w:rsid w:val="007E1F0D"/>
    <w:rsid w:val="007F0F4A"/>
    <w:rsid w:val="007F1D16"/>
    <w:rsid w:val="007F3B28"/>
    <w:rsid w:val="008028A4"/>
    <w:rsid w:val="00815ECB"/>
    <w:rsid w:val="00824C24"/>
    <w:rsid w:val="00830747"/>
    <w:rsid w:val="00835AD3"/>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D4BA1"/>
    <w:rsid w:val="009E35A4"/>
    <w:rsid w:val="009E3AE3"/>
    <w:rsid w:val="009F37B7"/>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5A32"/>
    <w:rsid w:val="00A95E76"/>
    <w:rsid w:val="00A97354"/>
    <w:rsid w:val="00AA002C"/>
    <w:rsid w:val="00AB4A5D"/>
    <w:rsid w:val="00AC6BC6"/>
    <w:rsid w:val="00AC74CD"/>
    <w:rsid w:val="00AE65E2"/>
    <w:rsid w:val="00AE746F"/>
    <w:rsid w:val="00AF1460"/>
    <w:rsid w:val="00B15449"/>
    <w:rsid w:val="00B20634"/>
    <w:rsid w:val="00B32318"/>
    <w:rsid w:val="00B741B1"/>
    <w:rsid w:val="00B84013"/>
    <w:rsid w:val="00B93086"/>
    <w:rsid w:val="00B941D5"/>
    <w:rsid w:val="00BA19ED"/>
    <w:rsid w:val="00BA4B8D"/>
    <w:rsid w:val="00BA6A0E"/>
    <w:rsid w:val="00BB0B9E"/>
    <w:rsid w:val="00BC090C"/>
    <w:rsid w:val="00BC0F7D"/>
    <w:rsid w:val="00BC50AF"/>
    <w:rsid w:val="00BD7D31"/>
    <w:rsid w:val="00BE3255"/>
    <w:rsid w:val="00BF128E"/>
    <w:rsid w:val="00C06162"/>
    <w:rsid w:val="00C074DD"/>
    <w:rsid w:val="00C075B3"/>
    <w:rsid w:val="00C1496A"/>
    <w:rsid w:val="00C24242"/>
    <w:rsid w:val="00C259E9"/>
    <w:rsid w:val="00C33079"/>
    <w:rsid w:val="00C35416"/>
    <w:rsid w:val="00C45231"/>
    <w:rsid w:val="00C551FF"/>
    <w:rsid w:val="00C60C16"/>
    <w:rsid w:val="00C674C4"/>
    <w:rsid w:val="00C72833"/>
    <w:rsid w:val="00C80F1D"/>
    <w:rsid w:val="00C91962"/>
    <w:rsid w:val="00C93F40"/>
    <w:rsid w:val="00CA3D0C"/>
    <w:rsid w:val="00CB0753"/>
    <w:rsid w:val="00CB75D1"/>
    <w:rsid w:val="00CC3426"/>
    <w:rsid w:val="00CE5B9A"/>
    <w:rsid w:val="00CF025F"/>
    <w:rsid w:val="00CF32A7"/>
    <w:rsid w:val="00D066A1"/>
    <w:rsid w:val="00D14EBC"/>
    <w:rsid w:val="00D162AD"/>
    <w:rsid w:val="00D34D61"/>
    <w:rsid w:val="00D4628F"/>
    <w:rsid w:val="00D5033B"/>
    <w:rsid w:val="00D56C3F"/>
    <w:rsid w:val="00D57972"/>
    <w:rsid w:val="00D579EB"/>
    <w:rsid w:val="00D65BB4"/>
    <w:rsid w:val="00D65E6A"/>
    <w:rsid w:val="00D675A9"/>
    <w:rsid w:val="00D7164D"/>
    <w:rsid w:val="00D738D6"/>
    <w:rsid w:val="00D755EB"/>
    <w:rsid w:val="00D76048"/>
    <w:rsid w:val="00D76C99"/>
    <w:rsid w:val="00D8249B"/>
    <w:rsid w:val="00D82E6F"/>
    <w:rsid w:val="00D87E00"/>
    <w:rsid w:val="00D9134D"/>
    <w:rsid w:val="00DA0715"/>
    <w:rsid w:val="00DA1FC7"/>
    <w:rsid w:val="00DA2E2A"/>
    <w:rsid w:val="00DA7A03"/>
    <w:rsid w:val="00DB1818"/>
    <w:rsid w:val="00DC17C7"/>
    <w:rsid w:val="00DC309B"/>
    <w:rsid w:val="00DC485A"/>
    <w:rsid w:val="00DC4DA2"/>
    <w:rsid w:val="00DD4C17"/>
    <w:rsid w:val="00DD5BEA"/>
    <w:rsid w:val="00DD74A5"/>
    <w:rsid w:val="00DE107F"/>
    <w:rsid w:val="00DF2B1F"/>
    <w:rsid w:val="00DF62CD"/>
    <w:rsid w:val="00E02B69"/>
    <w:rsid w:val="00E12EF0"/>
    <w:rsid w:val="00E14B90"/>
    <w:rsid w:val="00E16509"/>
    <w:rsid w:val="00E3282D"/>
    <w:rsid w:val="00E369CB"/>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3360"/>
    <w:rsid w:val="00F14A9D"/>
    <w:rsid w:val="00F153E2"/>
    <w:rsid w:val="00F22EC7"/>
    <w:rsid w:val="00F26396"/>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a">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a0"/>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8264E-70B4-4F3F-8449-640ABD496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10696</Words>
  <Characters>60972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cp:lastModifiedBy>
  <cp:revision>2</cp:revision>
  <cp:lastPrinted>2019-02-25T14:05:00Z</cp:lastPrinted>
  <dcterms:created xsi:type="dcterms:W3CDTF">2023-03-07T02:55:00Z</dcterms:created>
  <dcterms:modified xsi:type="dcterms:W3CDTF">2023-03-07T02:55:00Z</dcterms:modified>
</cp:coreProperties>
</file>